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766CE8" w14:textId="4BE690BE" w:rsidR="000070CE" w:rsidRDefault="00706878" w:rsidP="000070CE">
      <w:pPr>
        <w:rPr>
          <w:rFonts w:ascii="Times New Roman" w:hAnsi="Times New Roman"/>
          <w:sz w:val="22"/>
        </w:rPr>
      </w:pPr>
      <w:r w:rsidRPr="00224CC1">
        <w:rPr>
          <w:rFonts w:ascii="Myriad Pro" w:hAnsi="Myriad Pro"/>
          <w:noProof/>
        </w:rPr>
        <w:drawing>
          <wp:anchor distT="0" distB="0" distL="114300" distR="114300" simplePos="0" relativeHeight="251658240" behindDoc="1" locked="0" layoutInCell="1" allowOverlap="1" wp14:anchorId="0ACD2BDA" wp14:editId="5C246EC4">
            <wp:simplePos x="0" y="0"/>
            <wp:positionH relativeFrom="margin">
              <wp:posOffset>5067300</wp:posOffset>
            </wp:positionH>
            <wp:positionV relativeFrom="margin">
              <wp:posOffset>-609600</wp:posOffset>
            </wp:positionV>
            <wp:extent cx="662305" cy="1093470"/>
            <wp:effectExtent l="0" t="0" r="4445" b="0"/>
            <wp:wrapTight wrapText="bothSides">
              <wp:wrapPolygon edited="0">
                <wp:start x="8698" y="0"/>
                <wp:lineTo x="2485" y="3387"/>
                <wp:lineTo x="1243" y="4516"/>
                <wp:lineTo x="0" y="7150"/>
                <wp:lineTo x="0" y="12794"/>
                <wp:lineTo x="4349" y="18439"/>
                <wp:lineTo x="8698" y="21073"/>
                <wp:lineTo x="9319" y="21073"/>
                <wp:lineTo x="12426" y="21073"/>
                <wp:lineTo x="13047" y="21073"/>
                <wp:lineTo x="17396" y="18439"/>
                <wp:lineTo x="21124" y="13171"/>
                <wp:lineTo x="21124" y="7526"/>
                <wp:lineTo x="20502" y="4892"/>
                <wp:lineTo x="18639" y="3387"/>
                <wp:lineTo x="11804" y="0"/>
                <wp:lineTo x="8698" y="0"/>
              </wp:wrapPolygon>
            </wp:wrapTight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673" t="21175" r="37404" b="39412"/>
                    <a:stretch/>
                  </pic:blipFill>
                  <pic:spPr bwMode="auto">
                    <a:xfrm>
                      <a:off x="0" y="0"/>
                      <a:ext cx="662305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06878">
        <w:rPr>
          <w:rFonts w:ascii="Times New Roman" w:hAnsi="Times New Roman"/>
          <w:sz w:val="22"/>
        </w:rPr>
        <w:t xml:space="preserve">Forsvarsmateriell </w:t>
      </w:r>
    </w:p>
    <w:p w14:paraId="65BB301F" w14:textId="77777777" w:rsidR="00BE466D" w:rsidRPr="00706878" w:rsidRDefault="00BE466D" w:rsidP="00BE466D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 xml:space="preserve">Att: </w:t>
      </w:r>
      <w:r>
        <w:rPr>
          <w:rFonts w:ascii="Times New Roman" w:hAnsi="Times New Roman"/>
          <w:sz w:val="22"/>
        </w:rPr>
        <w:t xml:space="preserve">Ole Jan Skoglund </w:t>
      </w:r>
    </w:p>
    <w:p w14:paraId="00EFC728" w14:textId="6F5A7FD3" w:rsidR="000070CE" w:rsidRDefault="00BF3538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Postboks </w:t>
      </w:r>
      <w:r w:rsidR="009B34CC">
        <w:rPr>
          <w:rFonts w:ascii="Times New Roman" w:hAnsi="Times New Roman"/>
          <w:sz w:val="22"/>
        </w:rPr>
        <w:t>843</w:t>
      </w:r>
      <w:r w:rsidR="009B34CC">
        <w:rPr>
          <w:rFonts w:ascii="Times New Roman" w:hAnsi="Times New Roman"/>
          <w:sz w:val="22"/>
        </w:rPr>
        <w:tab/>
      </w:r>
      <w:r w:rsidR="00462A09" w:rsidRPr="00706878">
        <w:rPr>
          <w:rFonts w:ascii="Times New Roman" w:hAnsi="Times New Roman"/>
          <w:sz w:val="22"/>
        </w:rPr>
        <w:br/>
      </w:r>
      <w:r w:rsidR="009B34CC">
        <w:rPr>
          <w:rFonts w:ascii="Times New Roman" w:hAnsi="Times New Roman"/>
          <w:sz w:val="22"/>
        </w:rPr>
        <w:t>13</w:t>
      </w:r>
      <w:r>
        <w:rPr>
          <w:rFonts w:ascii="Times New Roman" w:hAnsi="Times New Roman"/>
          <w:sz w:val="22"/>
        </w:rPr>
        <w:t>0</w:t>
      </w:r>
      <w:r w:rsidR="00BE466D">
        <w:rPr>
          <w:rFonts w:ascii="Times New Roman" w:hAnsi="Times New Roman"/>
          <w:sz w:val="22"/>
        </w:rPr>
        <w:t>6</w:t>
      </w:r>
      <w:r w:rsidR="009B34CC">
        <w:rPr>
          <w:rFonts w:ascii="Times New Roman" w:hAnsi="Times New Roman"/>
          <w:sz w:val="22"/>
        </w:rPr>
        <w:t xml:space="preserve"> SANDVIKA</w:t>
      </w:r>
    </w:p>
    <w:p w14:paraId="7204CC50" w14:textId="139A96B1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D1F011A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  <w:t>[</w:t>
      </w:r>
      <w:r w:rsidRPr="00706878">
        <w:rPr>
          <w:rFonts w:ascii="Times New Roman" w:hAnsi="Times New Roman"/>
          <w:sz w:val="22"/>
          <w:highlight w:val="yellow"/>
        </w:rPr>
        <w:t>Sted</w:t>
      </w:r>
      <w:r w:rsidRPr="00706878">
        <w:rPr>
          <w:rFonts w:ascii="Times New Roman" w:hAnsi="Times New Roman"/>
          <w:sz w:val="22"/>
        </w:rPr>
        <w:t xml:space="preserve">, </w:t>
      </w:r>
      <w:r w:rsidRPr="00706878">
        <w:rPr>
          <w:rFonts w:ascii="Times New Roman" w:hAnsi="Times New Roman"/>
          <w:sz w:val="22"/>
          <w:highlight w:val="yellow"/>
        </w:rPr>
        <w:t>dd.mm.åååå</w:t>
      </w:r>
      <w:r w:rsidRPr="00706878">
        <w:rPr>
          <w:rFonts w:ascii="Times New Roman" w:hAnsi="Times New Roman"/>
          <w:sz w:val="22"/>
        </w:rPr>
        <w:t>]</w:t>
      </w:r>
    </w:p>
    <w:p w14:paraId="697A1131" w14:textId="77777777" w:rsidR="000070CE" w:rsidRPr="00706878" w:rsidRDefault="000070CE" w:rsidP="000070CE">
      <w:pPr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sz w:val="22"/>
          <w:highlight w:val="yellow"/>
        </w:rPr>
        <w:t>[Tilbyder]</w:t>
      </w:r>
    </w:p>
    <w:p w14:paraId="0AF28156" w14:textId="77777777" w:rsidR="000070CE" w:rsidRPr="00706878" w:rsidRDefault="000070CE" w:rsidP="000070CE">
      <w:pPr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sz w:val="22"/>
          <w:highlight w:val="yellow"/>
        </w:rPr>
        <w:t>[Adresse]</w:t>
      </w:r>
    </w:p>
    <w:p w14:paraId="14586F60" w14:textId="5C8A1995" w:rsidR="000070CE" w:rsidRPr="00706878" w:rsidRDefault="00565E48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  <w:highlight w:val="yellow"/>
        </w:rPr>
        <w:t>[Postnr. og -</w:t>
      </w:r>
      <w:r w:rsidR="000070CE" w:rsidRPr="00706878">
        <w:rPr>
          <w:rFonts w:ascii="Times New Roman" w:hAnsi="Times New Roman"/>
          <w:sz w:val="22"/>
          <w:highlight w:val="yellow"/>
        </w:rPr>
        <w:t>sted</w:t>
      </w:r>
      <w:r w:rsidR="000070CE" w:rsidRPr="00706878">
        <w:rPr>
          <w:rFonts w:ascii="Times New Roman" w:hAnsi="Times New Roman"/>
          <w:sz w:val="22"/>
        </w:rPr>
        <w:t>]</w:t>
      </w:r>
    </w:p>
    <w:p w14:paraId="0F0A42B0" w14:textId="77777777" w:rsidR="000070CE" w:rsidRPr="00706878" w:rsidRDefault="000070CE" w:rsidP="000070CE">
      <w:pPr>
        <w:rPr>
          <w:rFonts w:asciiTheme="minorHAnsi" w:hAnsiTheme="minorHAnsi" w:cs="Arial"/>
        </w:rPr>
      </w:pPr>
    </w:p>
    <w:p w14:paraId="17AD1270" w14:textId="77777777" w:rsidR="000070CE" w:rsidRPr="00706878" w:rsidRDefault="000070CE" w:rsidP="00706878">
      <w:pPr>
        <w:pStyle w:val="Overskrift1"/>
        <w:keepLines/>
        <w:spacing w:before="480" w:after="0" w:line="276" w:lineRule="auto"/>
        <w:ind w:left="1065" w:hanging="705"/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</w:pPr>
      <w:r w:rsidRPr="00706878"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  <w:t>Tilbudsbrev</w:t>
      </w:r>
    </w:p>
    <w:p w14:paraId="226D842A" w14:textId="5237D167" w:rsidR="00140BE4" w:rsidRDefault="000070CE" w:rsidP="000070CE">
      <w:r w:rsidRPr="00706878">
        <w:rPr>
          <w:rFonts w:ascii="Times New Roman" w:hAnsi="Times New Roman"/>
          <w:sz w:val="22"/>
        </w:rPr>
        <w:t xml:space="preserve">Vi leverer med dette tilbud i </w:t>
      </w:r>
      <w:r w:rsidR="002C5958">
        <w:rPr>
          <w:rFonts w:ascii="Times New Roman" w:hAnsi="Times New Roman"/>
          <w:sz w:val="22"/>
        </w:rPr>
        <w:t>åpen anbuds</w:t>
      </w:r>
      <w:r w:rsidR="006D5217" w:rsidRPr="00706878">
        <w:rPr>
          <w:rFonts w:ascii="Times New Roman" w:hAnsi="Times New Roman"/>
          <w:sz w:val="22"/>
        </w:rPr>
        <w:t>konkurranse</w:t>
      </w:r>
      <w:r w:rsidRPr="00706878">
        <w:rPr>
          <w:rFonts w:ascii="Times New Roman" w:hAnsi="Times New Roman"/>
          <w:sz w:val="22"/>
        </w:rPr>
        <w:t xml:space="preserve"> </w:t>
      </w:r>
      <w:r w:rsidR="00905E86" w:rsidRPr="00706878">
        <w:rPr>
          <w:rFonts w:ascii="Times New Roman" w:hAnsi="Times New Roman"/>
          <w:sz w:val="22"/>
        </w:rPr>
        <w:t>«</w:t>
      </w:r>
      <w:r w:rsidR="009B34CC">
        <w:rPr>
          <w:rFonts w:ascii="Times New Roman" w:hAnsi="Times New Roman"/>
          <w:sz w:val="22"/>
        </w:rPr>
        <w:t>Tannlegeuniter og autoklaver</w:t>
      </w:r>
      <w:r w:rsidR="00140BE4">
        <w:t xml:space="preserve"> </w:t>
      </w:r>
      <w:r w:rsidR="00C27426">
        <w:t>–</w:t>
      </w:r>
      <w:r w:rsidR="00140BE4">
        <w:t xml:space="preserve"> Ref</w:t>
      </w:r>
      <w:r w:rsidR="00C27426">
        <w:t>.</w:t>
      </w:r>
      <w:r w:rsidR="00140BE4">
        <w:t xml:space="preserve">nr. </w:t>
      </w:r>
      <w:r w:rsidR="002C5958">
        <w:t>10081</w:t>
      </w:r>
      <w:r w:rsidR="00F73D4D">
        <w:t>1</w:t>
      </w:r>
      <w:r w:rsidR="002C5958">
        <w:t>»</w:t>
      </w:r>
    </w:p>
    <w:p w14:paraId="6342A624" w14:textId="77777777" w:rsidR="002C5958" w:rsidRPr="00706878" w:rsidRDefault="002C5958" w:rsidP="000070CE">
      <w:pPr>
        <w:rPr>
          <w:rFonts w:ascii="Times New Roman" w:hAnsi="Times New Roman"/>
          <w:sz w:val="22"/>
        </w:rPr>
      </w:pPr>
    </w:p>
    <w:p w14:paraId="235A45F6" w14:textId="77777777" w:rsidR="000070CE" w:rsidRPr="00706878" w:rsidRDefault="000070CE" w:rsidP="000070CE">
      <w:pPr>
        <w:rPr>
          <w:rFonts w:ascii="Times New Roman" w:hAnsi="Times New Roman"/>
          <w:b/>
          <w:sz w:val="22"/>
        </w:rPr>
      </w:pPr>
      <w:r w:rsidRPr="00706878">
        <w:rPr>
          <w:rFonts w:ascii="Times New Roman" w:hAnsi="Times New Roman"/>
          <w:b/>
          <w:sz w:val="22"/>
        </w:rPr>
        <w:t>Tilbyders kontaktinformasjon:</w:t>
      </w:r>
    </w:p>
    <w:p w14:paraId="593ABADE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0070CE" w:rsidRPr="00706878" w14:paraId="355BC88B" w14:textId="77777777" w:rsidTr="00706878">
        <w:tc>
          <w:tcPr>
            <w:tcW w:w="3085" w:type="dxa"/>
          </w:tcPr>
          <w:p w14:paraId="3D1FC1F2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Navn tilbyder:</w:t>
            </w:r>
          </w:p>
        </w:tc>
        <w:tc>
          <w:tcPr>
            <w:tcW w:w="6415" w:type="dxa"/>
            <w:shd w:val="clear" w:color="auto" w:fill="auto"/>
          </w:tcPr>
          <w:p w14:paraId="06603EF4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navn]</w:t>
            </w:r>
          </w:p>
        </w:tc>
      </w:tr>
      <w:tr w:rsidR="000070CE" w:rsidRPr="00706878" w14:paraId="505709ED" w14:textId="77777777" w:rsidTr="00706878">
        <w:tc>
          <w:tcPr>
            <w:tcW w:w="3085" w:type="dxa"/>
          </w:tcPr>
          <w:p w14:paraId="1D29554A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Organisasjonsnummer:</w:t>
            </w:r>
          </w:p>
        </w:tc>
        <w:tc>
          <w:tcPr>
            <w:tcW w:w="6415" w:type="dxa"/>
            <w:shd w:val="clear" w:color="auto" w:fill="auto"/>
          </w:tcPr>
          <w:p w14:paraId="55B9B4B9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organisasjonsnr.]</w:t>
            </w:r>
          </w:p>
        </w:tc>
      </w:tr>
      <w:tr w:rsidR="000070CE" w:rsidRPr="00706878" w14:paraId="46E461EE" w14:textId="77777777" w:rsidTr="00706878">
        <w:tc>
          <w:tcPr>
            <w:tcW w:w="3085" w:type="dxa"/>
          </w:tcPr>
          <w:p w14:paraId="3624B871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Adresse:</w:t>
            </w:r>
          </w:p>
        </w:tc>
        <w:tc>
          <w:tcPr>
            <w:tcW w:w="6415" w:type="dxa"/>
            <w:shd w:val="clear" w:color="auto" w:fill="auto"/>
          </w:tcPr>
          <w:p w14:paraId="39C49DB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postadresse]</w:t>
            </w:r>
          </w:p>
        </w:tc>
      </w:tr>
      <w:tr w:rsidR="000070CE" w:rsidRPr="00706878" w14:paraId="3EB40F57" w14:textId="77777777" w:rsidTr="00706878">
        <w:tc>
          <w:tcPr>
            <w:tcW w:w="3085" w:type="dxa"/>
          </w:tcPr>
          <w:p w14:paraId="428DD47B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Postnr. og poststed:</w:t>
            </w:r>
          </w:p>
        </w:tc>
        <w:tc>
          <w:tcPr>
            <w:tcW w:w="6415" w:type="dxa"/>
            <w:shd w:val="clear" w:color="auto" w:fill="auto"/>
          </w:tcPr>
          <w:p w14:paraId="561D5789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postnummer og sted]</w:t>
            </w:r>
          </w:p>
        </w:tc>
      </w:tr>
      <w:tr w:rsidR="000070CE" w:rsidRPr="00706878" w14:paraId="6A255D56" w14:textId="77777777" w:rsidTr="00706878">
        <w:tc>
          <w:tcPr>
            <w:tcW w:w="3085" w:type="dxa"/>
          </w:tcPr>
          <w:p w14:paraId="1CBD5E04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Kontaktperson:</w:t>
            </w:r>
          </w:p>
        </w:tc>
        <w:tc>
          <w:tcPr>
            <w:tcW w:w="6415" w:type="dxa"/>
            <w:shd w:val="clear" w:color="auto" w:fill="auto"/>
          </w:tcPr>
          <w:p w14:paraId="27CC7807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navn på kontaktperson for tilbudet]</w:t>
            </w:r>
          </w:p>
        </w:tc>
      </w:tr>
      <w:tr w:rsidR="000070CE" w:rsidRPr="00706878" w14:paraId="47F51A18" w14:textId="77777777" w:rsidTr="00706878">
        <w:tc>
          <w:tcPr>
            <w:tcW w:w="3085" w:type="dxa"/>
          </w:tcPr>
          <w:p w14:paraId="367AA04F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Telefonnummer</w:t>
            </w:r>
          </w:p>
        </w:tc>
        <w:tc>
          <w:tcPr>
            <w:tcW w:w="6415" w:type="dxa"/>
            <w:shd w:val="clear" w:color="auto" w:fill="auto"/>
          </w:tcPr>
          <w:p w14:paraId="1964B80A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direkte telefonnummer til kontaktperson]</w:t>
            </w:r>
          </w:p>
        </w:tc>
      </w:tr>
      <w:tr w:rsidR="000070CE" w:rsidRPr="00706878" w14:paraId="3A56FBB3" w14:textId="77777777" w:rsidTr="00706878">
        <w:tc>
          <w:tcPr>
            <w:tcW w:w="3085" w:type="dxa"/>
          </w:tcPr>
          <w:p w14:paraId="20F6E8FB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E-post:</w:t>
            </w:r>
          </w:p>
        </w:tc>
        <w:tc>
          <w:tcPr>
            <w:tcW w:w="6415" w:type="dxa"/>
            <w:shd w:val="clear" w:color="auto" w:fill="auto"/>
          </w:tcPr>
          <w:p w14:paraId="3B54ABF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e-post til kontaktperson]</w:t>
            </w:r>
          </w:p>
        </w:tc>
      </w:tr>
    </w:tbl>
    <w:p w14:paraId="284C1337" w14:textId="77777777" w:rsidR="000070CE" w:rsidRPr="00706878" w:rsidRDefault="000070CE" w:rsidP="000070CE">
      <w:pPr>
        <w:pStyle w:val="Overskrift1"/>
        <w:rPr>
          <w:rFonts w:ascii="Times New Roman" w:hAnsi="Times New Roman" w:cs="Times New Roman"/>
          <w:bCs w:val="0"/>
          <w:kern w:val="0"/>
          <w:sz w:val="22"/>
          <w:szCs w:val="24"/>
        </w:rPr>
      </w:pPr>
      <w:r w:rsidRPr="00706878">
        <w:rPr>
          <w:rFonts w:ascii="Times New Roman" w:hAnsi="Times New Roman" w:cs="Times New Roman"/>
          <w:bCs w:val="0"/>
          <w:kern w:val="0"/>
          <w:sz w:val="22"/>
          <w:szCs w:val="24"/>
        </w:rPr>
        <w:t>Eksemplarer og formkrav: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34"/>
        <w:gridCol w:w="4936"/>
        <w:gridCol w:w="944"/>
        <w:gridCol w:w="1136"/>
      </w:tblGrid>
      <w:tr w:rsidR="000070CE" w:rsidRPr="00706878" w14:paraId="339849DA" w14:textId="77777777" w:rsidTr="0049253E">
        <w:tc>
          <w:tcPr>
            <w:tcW w:w="2334" w:type="dxa"/>
            <w:shd w:val="clear" w:color="auto" w:fill="000000" w:themeFill="text1"/>
          </w:tcPr>
          <w:p w14:paraId="0DB6D354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Type dokumentasjon</w:t>
            </w:r>
          </w:p>
        </w:tc>
        <w:tc>
          <w:tcPr>
            <w:tcW w:w="4936" w:type="dxa"/>
            <w:shd w:val="clear" w:color="auto" w:fill="000000" w:themeFill="text1"/>
          </w:tcPr>
          <w:p w14:paraId="39D5E89A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Kommentar</w:t>
            </w:r>
          </w:p>
        </w:tc>
        <w:tc>
          <w:tcPr>
            <w:tcW w:w="944" w:type="dxa"/>
            <w:shd w:val="clear" w:color="auto" w:fill="000000" w:themeFill="text1"/>
          </w:tcPr>
          <w:p w14:paraId="5E49206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Antal</w:t>
            </w:r>
            <w:r w:rsidRPr="00706878">
              <w:rPr>
                <w:rFonts w:ascii="Times New Roman" w:hAnsi="Times New Roman"/>
                <w:sz w:val="22"/>
              </w:rPr>
              <w:t>l</w:t>
            </w:r>
          </w:p>
        </w:tc>
        <w:tc>
          <w:tcPr>
            <w:tcW w:w="1136" w:type="dxa"/>
          </w:tcPr>
          <w:p w14:paraId="366DF68D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  <w:highlight w:val="yellow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Vedlagt?</w:t>
            </w:r>
          </w:p>
        </w:tc>
      </w:tr>
      <w:tr w:rsidR="000070CE" w:rsidRPr="00706878" w14:paraId="0B8E94BB" w14:textId="77777777" w:rsidTr="0049253E">
        <w:tc>
          <w:tcPr>
            <w:tcW w:w="2334" w:type="dxa"/>
          </w:tcPr>
          <w:p w14:paraId="7084FBEE" w14:textId="64A38D26" w:rsidR="000070CE" w:rsidRPr="00706878" w:rsidRDefault="00C44C02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 xml:space="preserve">Komplett elektronisk versjon av tilbudet innlevert </w:t>
            </w:r>
            <w:r w:rsidR="00070530">
              <w:rPr>
                <w:rFonts w:ascii="Times New Roman" w:hAnsi="Times New Roman"/>
                <w:sz w:val="22"/>
              </w:rPr>
              <w:t>via Mercell</w:t>
            </w:r>
          </w:p>
          <w:p w14:paraId="38C1DAF0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</w:p>
          <w:p w14:paraId="7FF8FE3A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936" w:type="dxa"/>
          </w:tcPr>
          <w:p w14:paraId="69D70B8A" w14:textId="082EED45" w:rsidR="00C87243" w:rsidRDefault="00C87243" w:rsidP="00C87243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Filformat</w:t>
            </w:r>
          </w:p>
          <w:p w14:paraId="638BC297" w14:textId="77777777" w:rsidR="00C87243" w:rsidRPr="00C87243" w:rsidRDefault="00C87243" w:rsidP="00C87243">
            <w:pPr>
              <w:numPr>
                <w:ilvl w:val="0"/>
                <w:numId w:val="4"/>
              </w:numPr>
              <w:rPr>
                <w:rFonts w:ascii="Times New Roman" w:hAnsi="Times New Roman"/>
                <w:sz w:val="22"/>
              </w:rPr>
            </w:pPr>
            <w:r w:rsidRPr="00C87243">
              <w:rPr>
                <w:rFonts w:ascii="Times New Roman" w:hAnsi="Times New Roman"/>
                <w:sz w:val="22"/>
              </w:rPr>
              <w:t>Filene skal kunne leses av MS Office 2010 eller nyere versjon. Brosjyrer etc. kan være i PDF format</w:t>
            </w:r>
          </w:p>
          <w:p w14:paraId="0E3DFD7F" w14:textId="1F3445EC" w:rsidR="000070CE" w:rsidRPr="00771F4B" w:rsidRDefault="00C87243" w:rsidP="00771F4B">
            <w:pPr>
              <w:numPr>
                <w:ilvl w:val="0"/>
                <w:numId w:val="4"/>
              </w:numPr>
              <w:rPr>
                <w:rFonts w:ascii="Times New Roman" w:hAnsi="Times New Roman"/>
                <w:sz w:val="22"/>
              </w:rPr>
            </w:pPr>
            <w:r w:rsidRPr="00C87243">
              <w:rPr>
                <w:rFonts w:ascii="Times New Roman" w:hAnsi="Times New Roman"/>
                <w:sz w:val="22"/>
              </w:rPr>
              <w:t>Filene navngis slik at filens navn viser til filens innhold</w:t>
            </w:r>
          </w:p>
        </w:tc>
        <w:tc>
          <w:tcPr>
            <w:tcW w:w="944" w:type="dxa"/>
            <w:shd w:val="clear" w:color="auto" w:fill="auto"/>
          </w:tcPr>
          <w:p w14:paraId="7B329F84" w14:textId="77777777" w:rsidR="000070CE" w:rsidRPr="00706878" w:rsidRDefault="000070CE" w:rsidP="0070687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1</w:t>
            </w:r>
          </w:p>
        </w:tc>
        <w:sdt>
          <w:sdtPr>
            <w:rPr>
              <w:rFonts w:ascii="Times New Roman" w:hAnsi="Times New Roman"/>
              <w:sz w:val="22"/>
            </w:rPr>
            <w:id w:val="-111991025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1136" w:type="dxa"/>
                <w:shd w:val="clear" w:color="auto" w:fill="FFF89F"/>
              </w:tcPr>
              <w:p w14:paraId="601E7580" w14:textId="77777777" w:rsidR="000070CE" w:rsidRPr="00706878" w:rsidRDefault="000070CE" w:rsidP="00706878">
                <w:pPr>
                  <w:jc w:val="center"/>
                  <w:rPr>
                    <w:rFonts w:ascii="Times New Roman" w:hAnsi="Times New Roman"/>
                    <w:sz w:val="22"/>
                    <w:highlight w:val="yellow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</w:tbl>
    <w:p w14:paraId="6226896C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B1CBFD2" w14:textId="4779C926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 xml:space="preserve">Det bekreftes at </w:t>
      </w:r>
      <w:r w:rsidR="00934A7E">
        <w:rPr>
          <w:rFonts w:ascii="Times New Roman" w:hAnsi="Times New Roman"/>
          <w:sz w:val="22"/>
        </w:rPr>
        <w:t xml:space="preserve">alle vedlegg </w:t>
      </w:r>
      <w:r w:rsidR="00E46227">
        <w:rPr>
          <w:rFonts w:ascii="Times New Roman" w:hAnsi="Times New Roman"/>
          <w:sz w:val="22"/>
        </w:rPr>
        <w:t xml:space="preserve">i forespørselen </w:t>
      </w:r>
      <w:r w:rsidR="00934A7E">
        <w:rPr>
          <w:rFonts w:ascii="Times New Roman" w:hAnsi="Times New Roman"/>
          <w:sz w:val="22"/>
        </w:rPr>
        <w:t xml:space="preserve">er akseptert med </w:t>
      </w:r>
      <w:r w:rsidR="00E46227">
        <w:rPr>
          <w:rFonts w:ascii="Times New Roman" w:hAnsi="Times New Roman"/>
          <w:sz w:val="22"/>
        </w:rPr>
        <w:t xml:space="preserve">unntak av eventuelle forbehold tatt i Del1 vedlegg </w:t>
      </w:r>
      <w:r w:rsidR="00C32738">
        <w:rPr>
          <w:rFonts w:ascii="Times New Roman" w:hAnsi="Times New Roman"/>
          <w:sz w:val="22"/>
        </w:rPr>
        <w:t>8</w:t>
      </w:r>
      <w:r w:rsidR="00E46227">
        <w:rPr>
          <w:rFonts w:ascii="Times New Roman" w:hAnsi="Times New Roman"/>
          <w:sz w:val="22"/>
        </w:rPr>
        <w:t xml:space="preserve"> og ti</w:t>
      </w:r>
      <w:r w:rsidRPr="00706878">
        <w:rPr>
          <w:rFonts w:ascii="Times New Roman" w:hAnsi="Times New Roman"/>
          <w:sz w:val="22"/>
        </w:rPr>
        <w:t xml:space="preserve">lbudet vedstås frem til </w:t>
      </w:r>
      <w:r w:rsidR="003346F5">
        <w:rPr>
          <w:rFonts w:ascii="Times New Roman" w:hAnsi="Times New Roman"/>
          <w:sz w:val="22"/>
        </w:rPr>
        <w:t>og med 30.9.2020</w:t>
      </w:r>
      <w:r w:rsidRPr="00706878">
        <w:rPr>
          <w:rFonts w:ascii="Times New Roman" w:hAnsi="Times New Roman"/>
          <w:sz w:val="22"/>
        </w:rPr>
        <w:t xml:space="preserve">, evt. frem til </w:t>
      </w:r>
      <w:r w:rsidR="00706878" w:rsidRPr="00706878">
        <w:rPr>
          <w:rFonts w:ascii="Times New Roman" w:hAnsi="Times New Roman"/>
          <w:sz w:val="22"/>
        </w:rPr>
        <w:t>kontraktsignering</w:t>
      </w:r>
      <w:r w:rsidR="00070530">
        <w:rPr>
          <w:rFonts w:ascii="Times New Roman" w:hAnsi="Times New Roman"/>
          <w:sz w:val="22"/>
        </w:rPr>
        <w:t xml:space="preserve"> dersom det skjer før.</w:t>
      </w:r>
    </w:p>
    <w:p w14:paraId="58F7ABCC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086A4CD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>Med vennlig hilsen</w:t>
      </w:r>
    </w:p>
    <w:p w14:paraId="386D1155" w14:textId="77777777" w:rsidR="000070CE" w:rsidRPr="00706878" w:rsidRDefault="000070CE" w:rsidP="000070CE">
      <w:pPr>
        <w:rPr>
          <w:rFonts w:ascii="Times New Roman" w:hAnsi="Times New Roman"/>
        </w:rPr>
      </w:pPr>
    </w:p>
    <w:p w14:paraId="4B3EC0F2" w14:textId="26A83AD6" w:rsidR="000070CE" w:rsidRPr="00706878" w:rsidRDefault="000070CE" w:rsidP="00706878">
      <w:pPr>
        <w:tabs>
          <w:tab w:val="left" w:pos="930"/>
        </w:tabs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highlight w:val="yellow"/>
        </w:rPr>
        <w:t>[</w:t>
      </w:r>
      <w:r w:rsidRPr="00706878">
        <w:rPr>
          <w:rFonts w:ascii="Times New Roman" w:hAnsi="Times New Roman"/>
          <w:sz w:val="22"/>
          <w:highlight w:val="yellow"/>
        </w:rPr>
        <w:t>NN]</w:t>
      </w:r>
      <w:r w:rsidR="00706878" w:rsidRPr="00706878">
        <w:rPr>
          <w:rFonts w:ascii="Times New Roman" w:hAnsi="Times New Roman"/>
          <w:sz w:val="22"/>
          <w:highlight w:val="yellow"/>
        </w:rPr>
        <w:tab/>
      </w:r>
    </w:p>
    <w:p w14:paraId="417CE04D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  <w:highlight w:val="yellow"/>
        </w:rPr>
        <w:t>[Tittel]</w:t>
      </w:r>
    </w:p>
    <w:p w14:paraId="6EB5C263" w14:textId="77777777" w:rsidR="000070CE" w:rsidRDefault="000070CE" w:rsidP="000070CE">
      <w:pPr>
        <w:rPr>
          <w:rFonts w:ascii="Times New Roman" w:hAnsi="Times New Roman"/>
          <w:b/>
          <w:sz w:val="22"/>
        </w:rPr>
      </w:pPr>
    </w:p>
    <w:p w14:paraId="6C1CC4BB" w14:textId="77777777" w:rsidR="00F832BE" w:rsidRPr="00706878" w:rsidRDefault="00F832BE" w:rsidP="000070CE">
      <w:pPr>
        <w:rPr>
          <w:rFonts w:ascii="Times New Roman" w:hAnsi="Times New Roman"/>
          <w:b/>
          <w:sz w:val="22"/>
        </w:rPr>
      </w:pPr>
    </w:p>
    <w:p w14:paraId="4DEF36B1" w14:textId="77777777" w:rsidR="000070CE" w:rsidRPr="00706878" w:rsidRDefault="000070CE" w:rsidP="000070CE">
      <w:pPr>
        <w:jc w:val="right"/>
        <w:rPr>
          <w:rFonts w:ascii="Times New Roman" w:hAnsi="Times New Roman"/>
          <w:b/>
          <w:i/>
          <w:sz w:val="22"/>
        </w:rPr>
      </w:pPr>
      <w:r w:rsidRPr="00706878">
        <w:rPr>
          <w:rFonts w:ascii="Times New Roman" w:hAnsi="Times New Roman"/>
          <w:b/>
          <w:i/>
          <w:sz w:val="22"/>
        </w:rPr>
        <w:t xml:space="preserve">Innholdsfortegnelsen er fylt ut på neste side  </w:t>
      </w:r>
    </w:p>
    <w:p w14:paraId="6D11FF56" w14:textId="77777777" w:rsidR="000070CE" w:rsidRPr="00706878" w:rsidRDefault="000070CE" w:rsidP="000070CE">
      <w:pPr>
        <w:rPr>
          <w:rFonts w:asciiTheme="minorHAnsi" w:hAnsiTheme="minorHAnsi"/>
          <w:b/>
        </w:rPr>
      </w:pPr>
    </w:p>
    <w:p w14:paraId="052DF608" w14:textId="77777777" w:rsidR="00236CDF" w:rsidRDefault="00236CDF" w:rsidP="000070CE">
      <w:pPr>
        <w:rPr>
          <w:rFonts w:ascii="Times New Roman" w:hAnsi="Times New Roman"/>
          <w:b/>
          <w:sz w:val="22"/>
        </w:rPr>
      </w:pPr>
    </w:p>
    <w:p w14:paraId="4F443B9D" w14:textId="77777777" w:rsidR="00236CDF" w:rsidRDefault="00236CDF" w:rsidP="000070CE">
      <w:pPr>
        <w:rPr>
          <w:rFonts w:ascii="Times New Roman" w:hAnsi="Times New Roman"/>
          <w:b/>
          <w:sz w:val="22"/>
        </w:rPr>
      </w:pPr>
    </w:p>
    <w:p w14:paraId="07AFE469" w14:textId="77777777" w:rsidR="00236CDF" w:rsidRDefault="00236CDF" w:rsidP="000070CE">
      <w:pPr>
        <w:rPr>
          <w:rFonts w:ascii="Times New Roman" w:hAnsi="Times New Roman"/>
          <w:b/>
          <w:sz w:val="22"/>
        </w:rPr>
      </w:pPr>
    </w:p>
    <w:p w14:paraId="5E05670C" w14:textId="77777777" w:rsidR="00236CDF" w:rsidRDefault="00236CDF" w:rsidP="000070CE">
      <w:pPr>
        <w:rPr>
          <w:rFonts w:ascii="Times New Roman" w:hAnsi="Times New Roman"/>
          <w:b/>
          <w:sz w:val="22"/>
        </w:rPr>
      </w:pPr>
    </w:p>
    <w:p w14:paraId="7F86CA3E" w14:textId="1B082BA4" w:rsidR="00247F67" w:rsidRDefault="000070CE" w:rsidP="000070CE">
      <w:pPr>
        <w:rPr>
          <w:rFonts w:ascii="Times New Roman" w:hAnsi="Times New Roman"/>
          <w:b/>
          <w:sz w:val="22"/>
        </w:rPr>
      </w:pPr>
      <w:r w:rsidRPr="00706878">
        <w:rPr>
          <w:rFonts w:ascii="Times New Roman" w:hAnsi="Times New Roman"/>
          <w:b/>
          <w:sz w:val="22"/>
        </w:rPr>
        <w:lastRenderedPageBreak/>
        <w:t>Tilbudet inneholder dokumentasjonen i tabellen, sortert under skille</w:t>
      </w:r>
      <w:r w:rsidR="00236CDF">
        <w:rPr>
          <w:rFonts w:ascii="Times New Roman" w:hAnsi="Times New Roman"/>
          <w:b/>
          <w:sz w:val="22"/>
        </w:rPr>
        <w:t>arkene</w:t>
      </w:r>
      <w:r w:rsidRPr="00706878">
        <w:rPr>
          <w:rFonts w:ascii="Times New Roman" w:hAnsi="Times New Roman"/>
          <w:b/>
          <w:sz w:val="22"/>
        </w:rPr>
        <w:t xml:space="preserve">. </w:t>
      </w:r>
    </w:p>
    <w:tbl>
      <w:tblPr>
        <w:tblStyle w:val="Tabellrutenett"/>
        <w:tblW w:w="5016" w:type="pct"/>
        <w:tblLayout w:type="fixed"/>
        <w:tblLook w:val="04A0" w:firstRow="1" w:lastRow="0" w:firstColumn="1" w:lastColumn="0" w:noHBand="0" w:noVBand="1"/>
      </w:tblPr>
      <w:tblGrid>
        <w:gridCol w:w="816"/>
        <w:gridCol w:w="709"/>
        <w:gridCol w:w="711"/>
        <w:gridCol w:w="2125"/>
        <w:gridCol w:w="1985"/>
        <w:gridCol w:w="2277"/>
        <w:gridCol w:w="984"/>
      </w:tblGrid>
      <w:tr w:rsidR="000070CE" w:rsidRPr="00706878" w14:paraId="7837176B" w14:textId="77777777" w:rsidTr="00745DCE">
        <w:tc>
          <w:tcPr>
            <w:tcW w:w="3303" w:type="pct"/>
            <w:gridSpan w:val="5"/>
            <w:shd w:val="clear" w:color="auto" w:fill="000000" w:themeFill="text1"/>
          </w:tcPr>
          <w:p w14:paraId="7B213AFB" w14:textId="19C4D8BB" w:rsidR="000070CE" w:rsidRPr="00706878" w:rsidRDefault="00CB46FB" w:rsidP="0070687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r w:rsidR="000070CE" w:rsidRPr="00706878">
              <w:rPr>
                <w:rFonts w:ascii="Times New Roman" w:hAnsi="Times New Roman"/>
                <w:b/>
                <w:sz w:val="22"/>
              </w:rPr>
              <w:t>Oppdragsgivers informasjon</w:t>
            </w:r>
          </w:p>
        </w:tc>
        <w:tc>
          <w:tcPr>
            <w:tcW w:w="1697" w:type="pct"/>
            <w:gridSpan w:val="2"/>
            <w:shd w:val="clear" w:color="auto" w:fill="FFF89F"/>
          </w:tcPr>
          <w:p w14:paraId="44E09EC0" w14:textId="77777777" w:rsidR="000070CE" w:rsidRPr="00706878" w:rsidRDefault="000070CE" w:rsidP="0070687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Tilbyders besvarelse</w:t>
            </w:r>
          </w:p>
        </w:tc>
      </w:tr>
      <w:tr w:rsidR="000070CE" w:rsidRPr="00706878" w14:paraId="28927E7E" w14:textId="77777777" w:rsidTr="00745DCE">
        <w:tc>
          <w:tcPr>
            <w:tcW w:w="425" w:type="pct"/>
            <w:shd w:val="clear" w:color="auto" w:fill="BFBFBF" w:themeFill="background1" w:themeFillShade="BF"/>
          </w:tcPr>
          <w:p w14:paraId="748A64BF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shd w:val="clear" w:color="auto" w:fill="BFBFBF" w:themeFill="background1" w:themeFillShade="BF"/>
          </w:tcPr>
          <w:p w14:paraId="7C47DD68" w14:textId="77777777" w:rsidR="000070CE" w:rsidRPr="00706878" w:rsidRDefault="000070CE" w:rsidP="00706878">
            <w:pPr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Kravtype</w:t>
            </w:r>
          </w:p>
        </w:tc>
        <w:tc>
          <w:tcPr>
            <w:tcW w:w="370" w:type="pct"/>
            <w:shd w:val="clear" w:color="auto" w:fill="BFBFBF" w:themeFill="background1" w:themeFillShade="BF"/>
          </w:tcPr>
          <w:p w14:paraId="6C05DFE1" w14:textId="77777777" w:rsidR="000070CE" w:rsidRPr="00706878" w:rsidRDefault="000070CE" w:rsidP="00706878">
            <w:pPr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Skille-kort</w:t>
            </w:r>
          </w:p>
        </w:tc>
        <w:tc>
          <w:tcPr>
            <w:tcW w:w="1106" w:type="pct"/>
            <w:shd w:val="clear" w:color="auto" w:fill="BFBFBF" w:themeFill="background1" w:themeFillShade="BF"/>
          </w:tcPr>
          <w:p w14:paraId="386AB9BE" w14:textId="77777777" w:rsidR="000070CE" w:rsidRPr="00706878" w:rsidRDefault="000070CE" w:rsidP="00706878">
            <w:pPr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Dokumentasjons-krav</w:t>
            </w:r>
          </w:p>
        </w:tc>
        <w:tc>
          <w:tcPr>
            <w:tcW w:w="1033" w:type="pct"/>
            <w:shd w:val="clear" w:color="auto" w:fill="BFBFBF" w:themeFill="background1" w:themeFillShade="BF"/>
          </w:tcPr>
          <w:p w14:paraId="7164835D" w14:textId="77777777" w:rsidR="000070CE" w:rsidRPr="00706878" w:rsidRDefault="000070CE" w:rsidP="00706878">
            <w:pPr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Mal / vedlegg</w:t>
            </w:r>
          </w:p>
        </w:tc>
        <w:tc>
          <w:tcPr>
            <w:tcW w:w="1185" w:type="pct"/>
            <w:shd w:val="clear" w:color="auto" w:fill="auto"/>
          </w:tcPr>
          <w:p w14:paraId="381082B8" w14:textId="77777777" w:rsidR="000070CE" w:rsidRPr="00706878" w:rsidRDefault="000070CE" w:rsidP="00706878">
            <w:pPr>
              <w:jc w:val="center"/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Navn på dok.</w:t>
            </w:r>
          </w:p>
        </w:tc>
        <w:tc>
          <w:tcPr>
            <w:tcW w:w="512" w:type="pct"/>
            <w:shd w:val="clear" w:color="auto" w:fill="FFF89F"/>
          </w:tcPr>
          <w:p w14:paraId="6C73911A" w14:textId="77777777" w:rsidR="000070CE" w:rsidRPr="00706878" w:rsidRDefault="000070CE" w:rsidP="00706878">
            <w:pPr>
              <w:jc w:val="center"/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Vedlagt?</w:t>
            </w:r>
          </w:p>
        </w:tc>
      </w:tr>
      <w:tr w:rsidR="000070CE" w:rsidRPr="00706878" w14:paraId="3254D84C" w14:textId="77777777" w:rsidTr="00745DCE">
        <w:trPr>
          <w:cantSplit/>
          <w:trHeight w:val="349"/>
        </w:trPr>
        <w:tc>
          <w:tcPr>
            <w:tcW w:w="425" w:type="pct"/>
            <w:shd w:val="clear" w:color="auto" w:fill="FFFF00"/>
            <w:textDirection w:val="tbRl"/>
          </w:tcPr>
          <w:p w14:paraId="170B7EEB" w14:textId="77777777" w:rsidR="000070CE" w:rsidRPr="00706878" w:rsidRDefault="000070CE" w:rsidP="00706878">
            <w:pPr>
              <w:ind w:left="113" w:right="113"/>
              <w:jc w:val="center"/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369" w:type="pct"/>
            <w:textDirection w:val="tbRl"/>
            <w:vAlign w:val="center"/>
          </w:tcPr>
          <w:p w14:paraId="2F10BA5D" w14:textId="77777777" w:rsidR="000070CE" w:rsidRPr="00706878" w:rsidRDefault="000070CE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2FCA5615" w14:textId="2D5BD6F9" w:rsidR="000070CE" w:rsidRPr="00706878" w:rsidRDefault="000070CE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0055245F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Tilbudsbrev</w:t>
            </w:r>
          </w:p>
        </w:tc>
        <w:tc>
          <w:tcPr>
            <w:tcW w:w="1033" w:type="pct"/>
            <w:vAlign w:val="center"/>
          </w:tcPr>
          <w:p w14:paraId="74C22F16" w14:textId="77777777" w:rsidR="000070CE" w:rsidRDefault="000070CE" w:rsidP="00745DCE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>Dette dokumentet</w:t>
            </w:r>
            <w:r w:rsidR="00745DCE">
              <w:rPr>
                <w:rFonts w:ascii="Times New Roman" w:hAnsi="Times New Roman"/>
                <w:sz w:val="22"/>
              </w:rPr>
              <w:t xml:space="preserve"> </w:t>
            </w:r>
          </w:p>
          <w:p w14:paraId="5D610197" w14:textId="7235F827" w:rsidR="00934A7E" w:rsidRPr="00706878" w:rsidRDefault="00934A7E" w:rsidP="00745DCE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Del 1 Vedlegg 1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6D86D6B8" w14:textId="2E0B8DF3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>Tilbudsbrev</w:t>
            </w:r>
          </w:p>
        </w:tc>
        <w:sdt>
          <w:sdtPr>
            <w:rPr>
              <w:rFonts w:ascii="Times New Roman" w:hAnsi="Times New Roman"/>
              <w:sz w:val="22"/>
            </w:rPr>
            <w:id w:val="-627308682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68E84967" w14:textId="63E5E278" w:rsidR="000070CE" w:rsidRPr="00706878" w:rsidRDefault="00236CDF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cs="Arial"/>
                    <w:sz w:val="22"/>
                  </w:rPr>
                  <w:t>☐</w:t>
                </w:r>
              </w:p>
            </w:tc>
          </w:sdtContent>
        </w:sdt>
      </w:tr>
      <w:tr w:rsidR="000070CE" w:rsidRPr="00706878" w14:paraId="5F60B7BF" w14:textId="77777777" w:rsidTr="00745DCE">
        <w:trPr>
          <w:cantSplit/>
          <w:trHeight w:val="874"/>
        </w:trPr>
        <w:tc>
          <w:tcPr>
            <w:tcW w:w="425" w:type="pct"/>
            <w:vMerge w:val="restart"/>
            <w:shd w:val="clear" w:color="auto" w:fill="000000" w:themeFill="text1"/>
            <w:textDirection w:val="tbRl"/>
            <w:vAlign w:val="center"/>
          </w:tcPr>
          <w:p w14:paraId="7BFABA51" w14:textId="77777777" w:rsidR="000070CE" w:rsidRPr="00706878" w:rsidRDefault="000070CE" w:rsidP="00706878">
            <w:pPr>
              <w:ind w:left="113" w:right="113"/>
              <w:jc w:val="center"/>
              <w:rPr>
                <w:rFonts w:ascii="Times New Roman" w:hAnsi="Times New Roman"/>
                <w:caps/>
                <w:sz w:val="22"/>
              </w:rPr>
            </w:pPr>
            <w:r w:rsidRPr="00706878">
              <w:rPr>
                <w:rFonts w:ascii="Times New Roman" w:hAnsi="Times New Roman"/>
                <w:caps/>
              </w:rPr>
              <w:t>Kvalifikasjon</w:t>
            </w:r>
          </w:p>
        </w:tc>
        <w:tc>
          <w:tcPr>
            <w:tcW w:w="369" w:type="pct"/>
            <w:textDirection w:val="tbRl"/>
            <w:vAlign w:val="center"/>
          </w:tcPr>
          <w:p w14:paraId="5CCAA60B" w14:textId="77777777" w:rsidR="000070CE" w:rsidRPr="00706878" w:rsidRDefault="000070CE" w:rsidP="00706878">
            <w:pPr>
              <w:ind w:left="113" w:right="113"/>
              <w:jc w:val="center"/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Obligatoriske krav</w:t>
            </w:r>
          </w:p>
        </w:tc>
        <w:tc>
          <w:tcPr>
            <w:tcW w:w="370" w:type="pct"/>
            <w:vAlign w:val="center"/>
          </w:tcPr>
          <w:p w14:paraId="6550CE22" w14:textId="3299AE4F" w:rsidR="000070CE" w:rsidRPr="00706878" w:rsidRDefault="000070CE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6800DBE5" w14:textId="5816DA7B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Skatte- og MVA-attest</w:t>
            </w:r>
            <w:r w:rsidR="00BF3538">
              <w:rPr>
                <w:rFonts w:ascii="Times New Roman" w:hAnsi="Times New Roman"/>
                <w:b/>
                <w:sz w:val="22"/>
              </w:rPr>
              <w:t xml:space="preserve"> (ikke eldre enn 6 mnd</w:t>
            </w:r>
            <w:r w:rsidR="006406BB">
              <w:rPr>
                <w:rFonts w:ascii="Times New Roman" w:hAnsi="Times New Roman"/>
                <w:b/>
                <w:sz w:val="22"/>
              </w:rPr>
              <w:t>.</w:t>
            </w:r>
            <w:r w:rsidR="00BF3538">
              <w:rPr>
                <w:rFonts w:ascii="Times New Roman" w:hAnsi="Times New Roman"/>
                <w:b/>
                <w:sz w:val="22"/>
              </w:rPr>
              <w:t>)</w:t>
            </w:r>
          </w:p>
        </w:tc>
        <w:tc>
          <w:tcPr>
            <w:tcW w:w="1033" w:type="pct"/>
            <w:vAlign w:val="center"/>
          </w:tcPr>
          <w:p w14:paraId="0400CF77" w14:textId="26CC9F86" w:rsidR="00745D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>Fra Skatteetaten (altinn)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2E23B198" w14:textId="400916CE" w:rsidR="000070CE" w:rsidRPr="00706878" w:rsidRDefault="009D7B37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inn]</w:t>
            </w:r>
          </w:p>
        </w:tc>
        <w:sdt>
          <w:sdtPr>
            <w:rPr>
              <w:rFonts w:ascii="Times New Roman" w:hAnsi="Times New Roman"/>
              <w:sz w:val="22"/>
            </w:rPr>
            <w:id w:val="-1115514172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2A60D1E3" w14:textId="1C0B725B" w:rsidR="000070CE" w:rsidRPr="00706878" w:rsidRDefault="00E46227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cs="Arial"/>
                    <w:sz w:val="22"/>
                  </w:rPr>
                  <w:t>☐</w:t>
                </w:r>
              </w:p>
            </w:tc>
          </w:sdtContent>
        </w:sdt>
      </w:tr>
      <w:tr w:rsidR="00DA00D4" w:rsidRPr="00706878" w14:paraId="1041F2E1" w14:textId="77777777" w:rsidTr="00745DCE">
        <w:trPr>
          <w:cantSplit/>
          <w:trHeight w:val="874"/>
        </w:trPr>
        <w:tc>
          <w:tcPr>
            <w:tcW w:w="425" w:type="pct"/>
            <w:vMerge/>
            <w:shd w:val="clear" w:color="auto" w:fill="000000" w:themeFill="text1"/>
            <w:textDirection w:val="tbRl"/>
            <w:vAlign w:val="center"/>
          </w:tcPr>
          <w:p w14:paraId="5DC61E06" w14:textId="77777777" w:rsidR="00DA00D4" w:rsidRPr="00706878" w:rsidRDefault="00DA00D4" w:rsidP="00706878">
            <w:pPr>
              <w:ind w:left="113" w:right="113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369" w:type="pct"/>
            <w:textDirection w:val="tbRl"/>
            <w:vAlign w:val="center"/>
          </w:tcPr>
          <w:p w14:paraId="147AB78E" w14:textId="5C77FA33" w:rsidR="00DA00D4" w:rsidRPr="00706878" w:rsidRDefault="00DA00D4" w:rsidP="00706878">
            <w:pPr>
              <w:ind w:left="113" w:right="113"/>
              <w:jc w:val="center"/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Obligatoriske krav</w:t>
            </w:r>
          </w:p>
        </w:tc>
        <w:tc>
          <w:tcPr>
            <w:tcW w:w="370" w:type="pct"/>
            <w:vAlign w:val="center"/>
          </w:tcPr>
          <w:p w14:paraId="42E0813A" w14:textId="77777777" w:rsidR="00DA00D4" w:rsidRPr="00706878" w:rsidRDefault="00DA00D4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351EF678" w14:textId="77777777" w:rsidR="00DA00D4" w:rsidRDefault="00DA00D4" w:rsidP="00DA00D4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Kredittvurdering</w:t>
            </w:r>
          </w:p>
          <w:p w14:paraId="39CA6237" w14:textId="357D48FE" w:rsidR="00DA00D4" w:rsidRPr="00706878" w:rsidRDefault="00DA00D4" w:rsidP="00C66604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(</w:t>
            </w:r>
            <w:r w:rsidR="00C66604">
              <w:rPr>
                <w:rFonts w:ascii="Times New Roman" w:hAnsi="Times New Roman"/>
                <w:b/>
                <w:sz w:val="22"/>
              </w:rPr>
              <w:t>nyere</w:t>
            </w:r>
            <w:r>
              <w:rPr>
                <w:rFonts w:ascii="Times New Roman" w:hAnsi="Times New Roman"/>
                <w:b/>
                <w:sz w:val="22"/>
              </w:rPr>
              <w:t xml:space="preserve"> enn 3 mnd.)</w:t>
            </w:r>
          </w:p>
        </w:tc>
        <w:tc>
          <w:tcPr>
            <w:tcW w:w="1033" w:type="pct"/>
            <w:vAlign w:val="center"/>
          </w:tcPr>
          <w:p w14:paraId="3005F7D2" w14:textId="77777777" w:rsidR="00DA00D4" w:rsidRDefault="00DA00D4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Fra anerkjent kredittvurderings</w:t>
            </w:r>
          </w:p>
          <w:p w14:paraId="2426B126" w14:textId="70010CAE" w:rsidR="00DA00D4" w:rsidRPr="00706878" w:rsidRDefault="00DA00D4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foretak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7B66B81F" w14:textId="3527B551" w:rsidR="00DA00D4" w:rsidRPr="00706878" w:rsidRDefault="00DA00D4" w:rsidP="00706878">
            <w:pPr>
              <w:rPr>
                <w:rFonts w:ascii="Times New Roman" w:hAnsi="Times New Roman"/>
                <w:sz w:val="22"/>
                <w:highlight w:val="yellow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Sett inn]</w:t>
            </w:r>
          </w:p>
        </w:tc>
        <w:tc>
          <w:tcPr>
            <w:tcW w:w="512" w:type="pct"/>
            <w:shd w:val="clear" w:color="auto" w:fill="FFF89F"/>
            <w:vAlign w:val="center"/>
          </w:tcPr>
          <w:p w14:paraId="2EB27BBE" w14:textId="77777777" w:rsidR="00DA00D4" w:rsidRDefault="00DA00D4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745DCE" w:rsidRPr="00706878" w14:paraId="1ABAAEDE" w14:textId="77777777" w:rsidTr="00745DCE">
        <w:trPr>
          <w:cantSplit/>
          <w:trHeight w:val="874"/>
        </w:trPr>
        <w:tc>
          <w:tcPr>
            <w:tcW w:w="425" w:type="pct"/>
            <w:vMerge/>
            <w:shd w:val="clear" w:color="auto" w:fill="000000" w:themeFill="text1"/>
            <w:textDirection w:val="tbRl"/>
            <w:vAlign w:val="center"/>
          </w:tcPr>
          <w:p w14:paraId="40A2C813" w14:textId="77777777" w:rsidR="00745DCE" w:rsidRPr="00706878" w:rsidRDefault="00745DCE" w:rsidP="00706878">
            <w:pPr>
              <w:ind w:left="113" w:right="113"/>
              <w:jc w:val="center"/>
              <w:rPr>
                <w:rFonts w:ascii="Times New Roman" w:hAnsi="Times New Roman"/>
                <w:caps/>
              </w:rPr>
            </w:pPr>
          </w:p>
        </w:tc>
        <w:tc>
          <w:tcPr>
            <w:tcW w:w="369" w:type="pct"/>
            <w:textDirection w:val="tbRl"/>
            <w:vAlign w:val="center"/>
          </w:tcPr>
          <w:p w14:paraId="3FE25FB0" w14:textId="7143B4C6" w:rsidR="00745DCE" w:rsidRPr="00706878" w:rsidRDefault="00745DCE" w:rsidP="00706878">
            <w:pPr>
              <w:ind w:left="113" w:right="113"/>
              <w:jc w:val="center"/>
              <w:rPr>
                <w:rFonts w:ascii="Times New Roman" w:hAnsi="Times New Roman"/>
                <w:b/>
                <w:szCs w:val="18"/>
              </w:rPr>
            </w:pPr>
            <w:r w:rsidRPr="00706878">
              <w:rPr>
                <w:rFonts w:ascii="Times New Roman" w:hAnsi="Times New Roman"/>
                <w:b/>
                <w:szCs w:val="18"/>
              </w:rPr>
              <w:t>Obligatoriske krav</w:t>
            </w:r>
          </w:p>
        </w:tc>
        <w:tc>
          <w:tcPr>
            <w:tcW w:w="370" w:type="pct"/>
            <w:vAlign w:val="center"/>
          </w:tcPr>
          <w:p w14:paraId="6A7DB428" w14:textId="77777777" w:rsidR="00745DCE" w:rsidRPr="00706878" w:rsidRDefault="00745DCE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73755ED6" w14:textId="5ECCD3BF" w:rsidR="00745DCE" w:rsidRPr="00706878" w:rsidRDefault="00745DCE" w:rsidP="00C66604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Krav til leverandør</w:t>
            </w:r>
            <w:r w:rsidR="00C66604">
              <w:rPr>
                <w:rFonts w:ascii="Times New Roman" w:hAnsi="Times New Roman"/>
                <w:b/>
                <w:sz w:val="22"/>
              </w:rPr>
              <w:t>ens</w:t>
            </w:r>
            <w:r>
              <w:rPr>
                <w:rFonts w:ascii="Times New Roman" w:hAnsi="Times New Roman"/>
                <w:b/>
                <w:sz w:val="22"/>
              </w:rPr>
              <w:t xml:space="preserve"> tekniske og faglige kvalifikasjoner</w:t>
            </w:r>
          </w:p>
        </w:tc>
        <w:tc>
          <w:tcPr>
            <w:tcW w:w="1033" w:type="pct"/>
            <w:vAlign w:val="center"/>
          </w:tcPr>
          <w:p w14:paraId="78C41EB1" w14:textId="0B1F609C" w:rsidR="00745DCE" w:rsidRPr="00706878" w:rsidRDefault="00934A7E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Dokumentert beskrivelse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16DA5C2C" w14:textId="7125E826" w:rsidR="00745DCE" w:rsidRPr="00706878" w:rsidRDefault="00745DCE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</w:t>
            </w:r>
            <w:r w:rsidRPr="00706878">
              <w:rPr>
                <w:rFonts w:ascii="Times New Roman" w:hAnsi="Times New Roman"/>
                <w:sz w:val="22"/>
                <w:highlight w:val="yellow"/>
              </w:rPr>
              <w:t>[Sett inn]</w:t>
            </w:r>
          </w:p>
        </w:tc>
        <w:sdt>
          <w:sdtPr>
            <w:rPr>
              <w:rFonts w:ascii="Times New Roman" w:hAnsi="Times New Roman"/>
              <w:sz w:val="22"/>
            </w:rPr>
            <w:id w:val="-1250574673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520EBECD" w14:textId="42E12625" w:rsidR="00745DCE" w:rsidRDefault="00745DCE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cs="Arial"/>
                    <w:sz w:val="22"/>
                  </w:rPr>
                  <w:t>☐</w:t>
                </w:r>
              </w:p>
            </w:tc>
          </w:sdtContent>
        </w:sdt>
      </w:tr>
      <w:tr w:rsidR="002A289B" w:rsidRPr="00706878" w14:paraId="19384D39" w14:textId="77777777" w:rsidTr="00C709B0">
        <w:trPr>
          <w:cantSplit/>
          <w:trHeight w:val="1385"/>
        </w:trPr>
        <w:tc>
          <w:tcPr>
            <w:tcW w:w="425" w:type="pct"/>
            <w:vMerge/>
            <w:tcBorders>
              <w:bottom w:val="single" w:sz="4" w:space="0" w:color="auto"/>
            </w:tcBorders>
            <w:shd w:val="clear" w:color="auto" w:fill="000000" w:themeFill="text1"/>
          </w:tcPr>
          <w:p w14:paraId="75871E79" w14:textId="77777777" w:rsidR="002A289B" w:rsidRPr="00706878" w:rsidRDefault="002A289B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vMerge w:val="restart"/>
            <w:tcBorders>
              <w:bottom w:val="single" w:sz="4" w:space="0" w:color="auto"/>
            </w:tcBorders>
            <w:textDirection w:val="tbRl"/>
            <w:vAlign w:val="center"/>
          </w:tcPr>
          <w:p w14:paraId="3B49E1C9" w14:textId="77777777" w:rsidR="00C709B0" w:rsidRDefault="002A289B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 xml:space="preserve">Evt. </w:t>
            </w:r>
          </w:p>
          <w:p w14:paraId="5BA90995" w14:textId="1C67BD94" w:rsidR="002A289B" w:rsidRPr="00706878" w:rsidRDefault="002A289B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Underleverandør</w:t>
            </w:r>
          </w:p>
        </w:tc>
        <w:tc>
          <w:tcPr>
            <w:tcW w:w="370" w:type="pct"/>
            <w:vMerge w:val="restart"/>
            <w:tcBorders>
              <w:bottom w:val="single" w:sz="4" w:space="0" w:color="auto"/>
            </w:tcBorders>
            <w:vAlign w:val="center"/>
          </w:tcPr>
          <w:p w14:paraId="7EE17C41" w14:textId="1672BD4E" w:rsidR="002A289B" w:rsidRPr="00706878" w:rsidRDefault="002A289B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Merge w:val="restart"/>
            <w:tcBorders>
              <w:bottom w:val="single" w:sz="4" w:space="0" w:color="auto"/>
            </w:tcBorders>
            <w:vAlign w:val="center"/>
          </w:tcPr>
          <w:p w14:paraId="2B68D5BB" w14:textId="305BB988" w:rsidR="002A289B" w:rsidRPr="00706878" w:rsidRDefault="00DA00D4" w:rsidP="00706878">
            <w:pPr>
              <w:rPr>
                <w:rFonts w:ascii="Times New Roman" w:hAnsi="Times New Roman"/>
                <w:b/>
                <w:sz w:val="22"/>
                <w:highlight w:val="red"/>
              </w:rPr>
            </w:pPr>
            <w:r>
              <w:rPr>
                <w:rFonts w:ascii="Times New Roman" w:hAnsi="Times New Roman"/>
                <w:b/>
                <w:sz w:val="22"/>
              </w:rPr>
              <w:t>F</w:t>
            </w:r>
            <w:r w:rsidR="002A289B" w:rsidRPr="00706878">
              <w:rPr>
                <w:rFonts w:ascii="Times New Roman" w:hAnsi="Times New Roman"/>
                <w:b/>
                <w:sz w:val="22"/>
              </w:rPr>
              <w:t>orpliktelses</w:t>
            </w:r>
            <w:r w:rsidR="002A289B">
              <w:rPr>
                <w:rFonts w:ascii="Times New Roman" w:hAnsi="Times New Roman"/>
                <w:b/>
                <w:sz w:val="22"/>
              </w:rPr>
              <w:t>-</w:t>
            </w:r>
            <w:r w:rsidR="002A289B" w:rsidRPr="00706878">
              <w:rPr>
                <w:rFonts w:ascii="Times New Roman" w:hAnsi="Times New Roman"/>
                <w:b/>
                <w:sz w:val="22"/>
              </w:rPr>
              <w:t xml:space="preserve">erklæring </w:t>
            </w:r>
            <w:r w:rsidR="00934A7E">
              <w:rPr>
                <w:rFonts w:ascii="Times New Roman" w:hAnsi="Times New Roman"/>
                <w:b/>
                <w:sz w:val="22"/>
              </w:rPr>
              <w:t xml:space="preserve">fra </w:t>
            </w:r>
            <w:r w:rsidR="009D7B37">
              <w:rPr>
                <w:rFonts w:ascii="Times New Roman" w:hAnsi="Times New Roman"/>
                <w:b/>
                <w:sz w:val="22"/>
              </w:rPr>
              <w:t xml:space="preserve">eventuell </w:t>
            </w:r>
            <w:r w:rsidR="002A289B" w:rsidRPr="00706878">
              <w:rPr>
                <w:rFonts w:ascii="Times New Roman" w:hAnsi="Times New Roman"/>
                <w:b/>
                <w:sz w:val="22"/>
              </w:rPr>
              <w:t>underleverandør</w:t>
            </w:r>
            <w:r w:rsidR="009D7B37">
              <w:rPr>
                <w:rFonts w:ascii="Times New Roman" w:hAnsi="Times New Roman"/>
                <w:b/>
                <w:sz w:val="22"/>
              </w:rPr>
              <w:t xml:space="preserve"> som vil representere leverandøren</w:t>
            </w:r>
          </w:p>
        </w:tc>
        <w:tc>
          <w:tcPr>
            <w:tcW w:w="1033" w:type="pct"/>
            <w:vMerge w:val="restart"/>
            <w:tcBorders>
              <w:bottom w:val="single" w:sz="4" w:space="0" w:color="auto"/>
            </w:tcBorders>
            <w:vAlign w:val="center"/>
          </w:tcPr>
          <w:p w14:paraId="6FDC342F" w14:textId="492E2A73" w:rsidR="002A289B" w:rsidRPr="00706878" w:rsidRDefault="00934A7E" w:rsidP="009D7B37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Del 1 </w:t>
            </w:r>
            <w:r w:rsidR="002A289B" w:rsidRPr="00706878">
              <w:rPr>
                <w:rFonts w:ascii="Times New Roman" w:hAnsi="Times New Roman"/>
                <w:sz w:val="22"/>
              </w:rPr>
              <w:t xml:space="preserve">Vedlegg </w:t>
            </w:r>
            <w:r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1185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AD353" w14:textId="19E89EC6" w:rsidR="002A289B" w:rsidRPr="00706878" w:rsidRDefault="00C73537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inn]</w:t>
            </w:r>
          </w:p>
        </w:tc>
        <w:sdt>
          <w:sdtPr>
            <w:rPr>
              <w:rFonts w:ascii="Times New Roman" w:hAnsi="Times New Roman"/>
              <w:sz w:val="22"/>
            </w:rPr>
            <w:id w:val="2020117036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vMerge w:val="restart"/>
                <w:tcBorders>
                  <w:bottom w:val="single" w:sz="4" w:space="0" w:color="auto"/>
                </w:tcBorders>
                <w:shd w:val="clear" w:color="auto" w:fill="FFF89F"/>
                <w:vAlign w:val="center"/>
              </w:tcPr>
              <w:p w14:paraId="191A18DB" w14:textId="314E439A" w:rsidR="002A289B" w:rsidRPr="00706878" w:rsidRDefault="00C709B0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cs="Arial"/>
                    <w:sz w:val="22"/>
                  </w:rPr>
                  <w:t>☐</w:t>
                </w:r>
              </w:p>
            </w:tc>
          </w:sdtContent>
        </w:sdt>
      </w:tr>
      <w:tr w:rsidR="002A289B" w:rsidRPr="00706878" w14:paraId="65FA4F78" w14:textId="77777777" w:rsidTr="00745DCE">
        <w:trPr>
          <w:cantSplit/>
          <w:trHeight w:val="586"/>
        </w:trPr>
        <w:tc>
          <w:tcPr>
            <w:tcW w:w="425" w:type="pct"/>
            <w:shd w:val="clear" w:color="auto" w:fill="000000" w:themeFill="text1"/>
          </w:tcPr>
          <w:p w14:paraId="34986185" w14:textId="75A9E419" w:rsidR="002A289B" w:rsidRPr="00706878" w:rsidRDefault="002A289B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vMerge/>
            <w:textDirection w:val="tbRl"/>
            <w:vAlign w:val="center"/>
          </w:tcPr>
          <w:p w14:paraId="54E2005C" w14:textId="77777777" w:rsidR="002A289B" w:rsidRPr="00706878" w:rsidRDefault="002A289B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70" w:type="pct"/>
            <w:vMerge/>
            <w:vAlign w:val="center"/>
          </w:tcPr>
          <w:p w14:paraId="7D34A97A" w14:textId="77777777" w:rsidR="002A289B" w:rsidRPr="00706878" w:rsidRDefault="002A289B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Merge/>
            <w:vAlign w:val="center"/>
          </w:tcPr>
          <w:p w14:paraId="6856A847" w14:textId="0955A0D4" w:rsidR="002A289B" w:rsidRPr="00706878" w:rsidRDefault="002A289B" w:rsidP="00706878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033" w:type="pct"/>
            <w:vMerge/>
            <w:vAlign w:val="center"/>
          </w:tcPr>
          <w:p w14:paraId="5F82887A" w14:textId="04ECBE85" w:rsidR="002A289B" w:rsidRPr="00706878" w:rsidRDefault="002A289B" w:rsidP="00706878">
            <w:pPr>
              <w:rPr>
                <w:rFonts w:ascii="Times New Roman" w:hAnsi="Times New Roman"/>
                <w:sz w:val="22"/>
                <w:highlight w:val="red"/>
              </w:rPr>
            </w:pPr>
          </w:p>
        </w:tc>
        <w:tc>
          <w:tcPr>
            <w:tcW w:w="1185" w:type="pct"/>
            <w:vMerge/>
            <w:shd w:val="clear" w:color="auto" w:fill="auto"/>
            <w:vAlign w:val="center"/>
          </w:tcPr>
          <w:p w14:paraId="2DBAA49C" w14:textId="615B4180" w:rsidR="002A289B" w:rsidRPr="00706878" w:rsidRDefault="002A289B" w:rsidP="00706878">
            <w:pPr>
              <w:rPr>
                <w:rFonts w:ascii="Times New Roman" w:hAnsi="Times New Roman"/>
                <w:sz w:val="22"/>
                <w:highlight w:val="yellow"/>
              </w:rPr>
            </w:pPr>
          </w:p>
        </w:tc>
        <w:tc>
          <w:tcPr>
            <w:tcW w:w="512" w:type="pct"/>
            <w:vMerge/>
            <w:shd w:val="clear" w:color="auto" w:fill="FFF89F"/>
            <w:vAlign w:val="center"/>
          </w:tcPr>
          <w:p w14:paraId="6C49CAE9" w14:textId="7EF6E926" w:rsidR="002A289B" w:rsidRPr="00706878" w:rsidRDefault="002A289B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A289B" w:rsidRPr="00706878" w14:paraId="2A8FF5AB" w14:textId="77777777" w:rsidTr="00236CDF">
        <w:trPr>
          <w:cantSplit/>
          <w:trHeight w:val="70"/>
        </w:trPr>
        <w:tc>
          <w:tcPr>
            <w:tcW w:w="425" w:type="pct"/>
            <w:shd w:val="clear" w:color="auto" w:fill="000000" w:themeFill="text1"/>
          </w:tcPr>
          <w:p w14:paraId="4EC78E20" w14:textId="77777777" w:rsidR="002A289B" w:rsidRPr="00706878" w:rsidRDefault="002A289B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vMerge/>
            <w:textDirection w:val="tbRl"/>
            <w:vAlign w:val="center"/>
          </w:tcPr>
          <w:p w14:paraId="58A4522B" w14:textId="77777777" w:rsidR="002A289B" w:rsidRPr="00706878" w:rsidRDefault="002A289B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70" w:type="pct"/>
            <w:vMerge/>
            <w:vAlign w:val="center"/>
          </w:tcPr>
          <w:p w14:paraId="32F10EB8" w14:textId="77777777" w:rsidR="002A289B" w:rsidRPr="00706878" w:rsidRDefault="002A289B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Merge/>
            <w:vAlign w:val="center"/>
          </w:tcPr>
          <w:p w14:paraId="64CE6D2D" w14:textId="3436BB30" w:rsidR="002A289B" w:rsidRPr="008E7BC7" w:rsidRDefault="002A289B" w:rsidP="00706878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033" w:type="pct"/>
            <w:vMerge/>
            <w:vAlign w:val="center"/>
          </w:tcPr>
          <w:p w14:paraId="5E3F4A5C" w14:textId="0D87F7B6" w:rsidR="002A289B" w:rsidRPr="008E7BC7" w:rsidRDefault="002A289B" w:rsidP="00706878">
            <w:pPr>
              <w:rPr>
                <w:rFonts w:ascii="Times New Roman" w:hAnsi="Times New Roman"/>
                <w:sz w:val="22"/>
                <w:highlight w:val="red"/>
              </w:rPr>
            </w:pPr>
          </w:p>
        </w:tc>
        <w:tc>
          <w:tcPr>
            <w:tcW w:w="1185" w:type="pct"/>
            <w:vMerge/>
            <w:shd w:val="clear" w:color="auto" w:fill="auto"/>
            <w:vAlign w:val="center"/>
          </w:tcPr>
          <w:p w14:paraId="3D14A4A8" w14:textId="7ED6B26D" w:rsidR="002A289B" w:rsidRPr="00706878" w:rsidRDefault="002A289B" w:rsidP="00706878">
            <w:pPr>
              <w:rPr>
                <w:rFonts w:ascii="Times New Roman" w:hAnsi="Times New Roman"/>
                <w:sz w:val="22"/>
                <w:highlight w:val="yellow"/>
              </w:rPr>
            </w:pPr>
          </w:p>
        </w:tc>
        <w:tc>
          <w:tcPr>
            <w:tcW w:w="512" w:type="pct"/>
            <w:vMerge/>
            <w:shd w:val="clear" w:color="auto" w:fill="FFF89F"/>
            <w:vAlign w:val="center"/>
          </w:tcPr>
          <w:p w14:paraId="5BFD96D3" w14:textId="35079472" w:rsidR="002A289B" w:rsidRPr="00706878" w:rsidRDefault="002A289B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745DCE" w:rsidRPr="00706878" w14:paraId="672A9413" w14:textId="77777777" w:rsidTr="00745DCE">
        <w:trPr>
          <w:trHeight w:val="705"/>
        </w:trPr>
        <w:tc>
          <w:tcPr>
            <w:tcW w:w="425" w:type="pct"/>
            <w:vMerge w:val="restart"/>
            <w:shd w:val="clear" w:color="auto" w:fill="D99594" w:themeFill="accent2" w:themeFillTint="99"/>
            <w:textDirection w:val="tbRl"/>
          </w:tcPr>
          <w:p w14:paraId="5C048FBC" w14:textId="680C4EFD" w:rsidR="00745DCE" w:rsidRPr="00706878" w:rsidRDefault="00745DCE" w:rsidP="00706878">
            <w:pPr>
              <w:ind w:left="113" w:right="113"/>
              <w:jc w:val="center"/>
              <w:rPr>
                <w:rFonts w:ascii="Times New Roman" w:hAnsi="Times New Roman"/>
                <w:szCs w:val="18"/>
              </w:rPr>
            </w:pPr>
            <w:r w:rsidRPr="00706878">
              <w:rPr>
                <w:rFonts w:ascii="Times New Roman" w:hAnsi="Times New Roman"/>
                <w:szCs w:val="18"/>
              </w:rPr>
              <w:t>KRAVSPEK &amp;</w:t>
            </w:r>
          </w:p>
          <w:p w14:paraId="606645A6" w14:textId="360B1948" w:rsidR="00745DCE" w:rsidRPr="00706878" w:rsidRDefault="00745DCE" w:rsidP="00706878">
            <w:pPr>
              <w:ind w:left="113" w:right="113"/>
              <w:jc w:val="center"/>
              <w:rPr>
                <w:rFonts w:ascii="Times New Roman" w:hAnsi="Times New Roman"/>
                <w:szCs w:val="18"/>
              </w:rPr>
            </w:pPr>
            <w:r w:rsidRPr="00706878">
              <w:rPr>
                <w:rFonts w:ascii="Times New Roman" w:hAnsi="Times New Roman"/>
              </w:rPr>
              <w:t>TILDELING</w:t>
            </w:r>
          </w:p>
        </w:tc>
        <w:tc>
          <w:tcPr>
            <w:tcW w:w="369" w:type="pct"/>
            <w:vMerge w:val="restart"/>
            <w:textDirection w:val="tbRl"/>
            <w:vAlign w:val="center"/>
          </w:tcPr>
          <w:p w14:paraId="4E8AE27C" w14:textId="3512D4A2" w:rsidR="00745DCE" w:rsidRPr="00706878" w:rsidRDefault="00745DCE" w:rsidP="00C44C02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Merge w:val="restart"/>
            <w:vAlign w:val="center"/>
          </w:tcPr>
          <w:p w14:paraId="411F83DE" w14:textId="3F4BBA85" w:rsidR="00745DCE" w:rsidRPr="00706878" w:rsidRDefault="00745DCE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7112A6CD" w14:textId="7C458509" w:rsidR="00745DCE" w:rsidRPr="00706878" w:rsidRDefault="00745DCE" w:rsidP="00835BFA">
            <w:pPr>
              <w:rPr>
                <w:rFonts w:ascii="Times New Roman" w:hAnsi="Times New Roman"/>
                <w:b/>
                <w:sz w:val="22"/>
                <w:highlight w:val="red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Dokumentasjon</w:t>
            </w:r>
            <w:r>
              <w:rPr>
                <w:rFonts w:ascii="Times New Roman" w:hAnsi="Times New Roman"/>
                <w:b/>
                <w:sz w:val="22"/>
              </w:rPr>
              <w:t>,</w:t>
            </w:r>
            <w:r w:rsidRPr="00706878">
              <w:rPr>
                <w:rFonts w:ascii="Times New Roman" w:hAnsi="Times New Roman"/>
                <w:b/>
                <w:sz w:val="22"/>
              </w:rPr>
              <w:t xml:space="preserve"> kravspesifikasjon / Kvalitet</w:t>
            </w:r>
          </w:p>
        </w:tc>
        <w:tc>
          <w:tcPr>
            <w:tcW w:w="1033" w:type="pct"/>
            <w:vAlign w:val="center"/>
          </w:tcPr>
          <w:p w14:paraId="7395E76D" w14:textId="48BF83E0" w:rsidR="00745DCE" w:rsidRPr="00706878" w:rsidRDefault="00745DCE" w:rsidP="00466A75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Utfylt </w:t>
            </w:r>
            <w:r w:rsidR="00466A75">
              <w:rPr>
                <w:rFonts w:ascii="Times New Roman" w:hAnsi="Times New Roman"/>
                <w:sz w:val="22"/>
              </w:rPr>
              <w:t>Del 2 V</w:t>
            </w:r>
            <w:r w:rsidR="00543043">
              <w:rPr>
                <w:rFonts w:ascii="Times New Roman" w:hAnsi="Times New Roman"/>
                <w:sz w:val="22"/>
              </w:rPr>
              <w:t>edlegg E</w:t>
            </w:r>
          </w:p>
        </w:tc>
        <w:tc>
          <w:tcPr>
            <w:tcW w:w="1185" w:type="pct"/>
            <w:vMerge w:val="restart"/>
            <w:shd w:val="clear" w:color="auto" w:fill="auto"/>
            <w:vAlign w:val="center"/>
          </w:tcPr>
          <w:p w14:paraId="58DC4299" w14:textId="0C1FCB41" w:rsidR="00745DCE" w:rsidRPr="00745DCE" w:rsidRDefault="00C73537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inn]</w:t>
            </w:r>
          </w:p>
        </w:tc>
        <w:sdt>
          <w:sdtPr>
            <w:rPr>
              <w:rFonts w:ascii="Times New Roman" w:hAnsi="Times New Roman"/>
              <w:sz w:val="22"/>
            </w:rPr>
            <w:id w:val="97625923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vMerge w:val="restart"/>
                <w:shd w:val="clear" w:color="auto" w:fill="FFF89F"/>
                <w:vAlign w:val="center"/>
              </w:tcPr>
              <w:p w14:paraId="14F3C71E" w14:textId="6675D03D" w:rsidR="00745DCE" w:rsidRPr="00706878" w:rsidRDefault="009E5597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cs="Arial"/>
                    <w:sz w:val="22"/>
                  </w:rPr>
                  <w:t>☐</w:t>
                </w:r>
              </w:p>
            </w:tc>
          </w:sdtContent>
        </w:sdt>
      </w:tr>
      <w:tr w:rsidR="006406BB" w:rsidRPr="00706878" w14:paraId="639971EF" w14:textId="77777777" w:rsidTr="00745DCE">
        <w:trPr>
          <w:trHeight w:val="705"/>
        </w:trPr>
        <w:tc>
          <w:tcPr>
            <w:tcW w:w="425" w:type="pct"/>
            <w:vMerge/>
            <w:shd w:val="clear" w:color="auto" w:fill="D99594" w:themeFill="accent2" w:themeFillTint="99"/>
            <w:textDirection w:val="tbRl"/>
          </w:tcPr>
          <w:p w14:paraId="330BD48F" w14:textId="77777777" w:rsidR="006406BB" w:rsidRPr="00706878" w:rsidRDefault="006406BB" w:rsidP="00706878">
            <w:pPr>
              <w:ind w:left="113" w:right="113"/>
              <w:jc w:val="center"/>
              <w:rPr>
                <w:rFonts w:ascii="Times New Roman" w:hAnsi="Times New Roman"/>
                <w:szCs w:val="18"/>
              </w:rPr>
            </w:pPr>
          </w:p>
        </w:tc>
        <w:tc>
          <w:tcPr>
            <w:tcW w:w="369" w:type="pct"/>
            <w:vMerge/>
            <w:textDirection w:val="tbRl"/>
            <w:vAlign w:val="center"/>
          </w:tcPr>
          <w:p w14:paraId="67E63DB3" w14:textId="77777777" w:rsidR="006406BB" w:rsidRPr="00706878" w:rsidRDefault="006406BB" w:rsidP="00C44C02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70" w:type="pct"/>
            <w:vMerge/>
            <w:vAlign w:val="center"/>
          </w:tcPr>
          <w:p w14:paraId="06D9EE5F" w14:textId="77777777" w:rsidR="006406BB" w:rsidRPr="00706878" w:rsidRDefault="006406BB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719A6D07" w14:textId="554BA319" w:rsidR="006406BB" w:rsidRPr="00706878" w:rsidRDefault="00543043" w:rsidP="00835BFA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Utrulling / leveringstid</w:t>
            </w:r>
            <w:r w:rsidR="009D7B37">
              <w:rPr>
                <w:rFonts w:ascii="Times New Roman" w:hAnsi="Times New Roman"/>
                <w:b/>
                <w:sz w:val="22"/>
              </w:rPr>
              <w:t xml:space="preserve"> med utrullingsplan</w:t>
            </w:r>
          </w:p>
        </w:tc>
        <w:tc>
          <w:tcPr>
            <w:tcW w:w="1033" w:type="pct"/>
            <w:vAlign w:val="center"/>
          </w:tcPr>
          <w:p w14:paraId="4C55A06D" w14:textId="715755E1" w:rsidR="006406BB" w:rsidRDefault="00466A75" w:rsidP="00466A75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Utfylt Del 2 Vedlegg C</w:t>
            </w:r>
          </w:p>
        </w:tc>
        <w:tc>
          <w:tcPr>
            <w:tcW w:w="1185" w:type="pct"/>
            <w:vMerge/>
            <w:shd w:val="clear" w:color="auto" w:fill="auto"/>
            <w:vAlign w:val="center"/>
          </w:tcPr>
          <w:p w14:paraId="0BF84B3F" w14:textId="77777777" w:rsidR="006406BB" w:rsidRPr="00706878" w:rsidRDefault="006406BB" w:rsidP="00706878">
            <w:pPr>
              <w:rPr>
                <w:rFonts w:ascii="Times New Roman" w:hAnsi="Times New Roman"/>
                <w:sz w:val="22"/>
                <w:highlight w:val="yellow"/>
              </w:rPr>
            </w:pPr>
          </w:p>
        </w:tc>
        <w:tc>
          <w:tcPr>
            <w:tcW w:w="512" w:type="pct"/>
            <w:vMerge/>
            <w:shd w:val="clear" w:color="auto" w:fill="FFF89F"/>
            <w:vAlign w:val="center"/>
          </w:tcPr>
          <w:p w14:paraId="4F6B549A" w14:textId="77777777" w:rsidR="006406BB" w:rsidRDefault="006406BB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745DCE" w:rsidRPr="00706878" w14:paraId="7280A826" w14:textId="77777777" w:rsidTr="00745DCE">
        <w:trPr>
          <w:trHeight w:val="705"/>
        </w:trPr>
        <w:tc>
          <w:tcPr>
            <w:tcW w:w="425" w:type="pct"/>
            <w:vMerge/>
            <w:shd w:val="clear" w:color="auto" w:fill="D99594" w:themeFill="accent2" w:themeFillTint="99"/>
            <w:textDirection w:val="tbRl"/>
          </w:tcPr>
          <w:p w14:paraId="4BCAF0B6" w14:textId="77777777" w:rsidR="00745DCE" w:rsidRPr="00706878" w:rsidRDefault="00745DCE" w:rsidP="00706878">
            <w:pPr>
              <w:ind w:left="113" w:right="113"/>
              <w:jc w:val="center"/>
              <w:rPr>
                <w:rFonts w:ascii="Times New Roman" w:hAnsi="Times New Roman"/>
                <w:szCs w:val="18"/>
              </w:rPr>
            </w:pPr>
          </w:p>
        </w:tc>
        <w:tc>
          <w:tcPr>
            <w:tcW w:w="369" w:type="pct"/>
            <w:vMerge/>
            <w:textDirection w:val="tbRl"/>
            <w:vAlign w:val="center"/>
          </w:tcPr>
          <w:p w14:paraId="438140F8" w14:textId="77777777" w:rsidR="00745DCE" w:rsidRPr="00706878" w:rsidRDefault="00745DCE" w:rsidP="00C44C02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70" w:type="pct"/>
            <w:vMerge/>
            <w:vAlign w:val="center"/>
          </w:tcPr>
          <w:p w14:paraId="50A6558A" w14:textId="77777777" w:rsidR="00745DCE" w:rsidRPr="00706878" w:rsidRDefault="00745DCE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182C7B1B" w14:textId="51BCD564" w:rsidR="00745DCE" w:rsidRPr="00706878" w:rsidRDefault="00745DCE" w:rsidP="00835BFA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Pris</w:t>
            </w:r>
            <w:r w:rsidR="009D7B37">
              <w:rPr>
                <w:rFonts w:ascii="Times New Roman" w:hAnsi="Times New Roman"/>
                <w:b/>
                <w:sz w:val="22"/>
              </w:rPr>
              <w:t>er</w:t>
            </w:r>
          </w:p>
        </w:tc>
        <w:tc>
          <w:tcPr>
            <w:tcW w:w="1033" w:type="pct"/>
            <w:vAlign w:val="center"/>
          </w:tcPr>
          <w:p w14:paraId="7D7B8AD4" w14:textId="62717C65" w:rsidR="00745DCE" w:rsidRDefault="00466A75" w:rsidP="00B346B2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Utfylt Del 2 Vedlegg B</w:t>
            </w:r>
            <w:r w:rsidR="00C32738">
              <w:rPr>
                <w:rFonts w:ascii="Times New Roman" w:hAnsi="Times New Roman"/>
                <w:sz w:val="22"/>
              </w:rPr>
              <w:t>, E-1</w:t>
            </w:r>
            <w:r w:rsidR="00B346B2">
              <w:rPr>
                <w:rFonts w:ascii="Times New Roman" w:hAnsi="Times New Roman"/>
                <w:sz w:val="22"/>
              </w:rPr>
              <w:t>og</w:t>
            </w:r>
            <w:r w:rsidR="00C32738">
              <w:rPr>
                <w:rFonts w:ascii="Times New Roman" w:hAnsi="Times New Roman"/>
                <w:sz w:val="22"/>
              </w:rPr>
              <w:t xml:space="preserve"> K </w:t>
            </w:r>
          </w:p>
        </w:tc>
        <w:tc>
          <w:tcPr>
            <w:tcW w:w="1185" w:type="pct"/>
            <w:vMerge/>
            <w:shd w:val="clear" w:color="auto" w:fill="auto"/>
            <w:vAlign w:val="center"/>
          </w:tcPr>
          <w:p w14:paraId="0789E6EC" w14:textId="2E2F7C58" w:rsidR="00745DCE" w:rsidRPr="00706878" w:rsidRDefault="00745DCE" w:rsidP="00706878">
            <w:pPr>
              <w:rPr>
                <w:rFonts w:ascii="Times New Roman" w:hAnsi="Times New Roman"/>
                <w:sz w:val="22"/>
                <w:highlight w:val="yellow"/>
              </w:rPr>
            </w:pPr>
          </w:p>
        </w:tc>
        <w:tc>
          <w:tcPr>
            <w:tcW w:w="512" w:type="pct"/>
            <w:vMerge/>
            <w:shd w:val="clear" w:color="auto" w:fill="FFF89F"/>
            <w:vAlign w:val="center"/>
          </w:tcPr>
          <w:p w14:paraId="506CA19B" w14:textId="2224DCF4" w:rsidR="00745DCE" w:rsidRDefault="00745DCE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2A289B" w:rsidRPr="00706878" w14:paraId="422B8E6B" w14:textId="77777777" w:rsidTr="00745DCE">
        <w:trPr>
          <w:cantSplit/>
          <w:trHeight w:val="499"/>
        </w:trPr>
        <w:tc>
          <w:tcPr>
            <w:tcW w:w="425" w:type="pct"/>
            <w:vMerge w:val="restart"/>
            <w:shd w:val="clear" w:color="auto" w:fill="00B050"/>
            <w:textDirection w:val="tbRl"/>
          </w:tcPr>
          <w:p w14:paraId="7D3956C1" w14:textId="2E05FFCC" w:rsidR="002A289B" w:rsidRPr="00706878" w:rsidRDefault="002A289B" w:rsidP="00706878">
            <w:pPr>
              <w:ind w:left="113" w:right="113"/>
              <w:jc w:val="center"/>
              <w:rPr>
                <w:rFonts w:ascii="Times New Roman" w:hAnsi="Times New Roman"/>
                <w:szCs w:val="18"/>
              </w:rPr>
            </w:pPr>
            <w:r w:rsidRPr="00706878">
              <w:rPr>
                <w:rFonts w:ascii="Times New Roman" w:hAnsi="Times New Roman"/>
                <w:szCs w:val="18"/>
              </w:rPr>
              <w:t>ANNET</w:t>
            </w:r>
          </w:p>
        </w:tc>
        <w:tc>
          <w:tcPr>
            <w:tcW w:w="369" w:type="pct"/>
            <w:textDirection w:val="tbRl"/>
            <w:vAlign w:val="center"/>
          </w:tcPr>
          <w:p w14:paraId="1BC213B1" w14:textId="77777777" w:rsidR="002A289B" w:rsidRPr="00706878" w:rsidRDefault="002A289B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7F7A1E3A" w14:textId="2913DF9B" w:rsidR="002A289B" w:rsidRPr="00706878" w:rsidRDefault="002A289B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0AE6885E" w14:textId="77777777" w:rsidR="002A289B" w:rsidRPr="00706878" w:rsidRDefault="002A289B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Forbehold / avvik</w:t>
            </w:r>
          </w:p>
        </w:tc>
        <w:tc>
          <w:tcPr>
            <w:tcW w:w="1033" w:type="pct"/>
            <w:vAlign w:val="center"/>
          </w:tcPr>
          <w:p w14:paraId="490A23D6" w14:textId="654125A7" w:rsidR="002A289B" w:rsidRPr="00706878" w:rsidRDefault="00934A7E" w:rsidP="004D6CBE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Del 1 </w:t>
            </w:r>
            <w:r w:rsidR="002A289B" w:rsidRPr="00706878">
              <w:rPr>
                <w:rFonts w:ascii="Times New Roman" w:hAnsi="Times New Roman"/>
                <w:sz w:val="22"/>
              </w:rPr>
              <w:t xml:space="preserve">Vedlegg </w:t>
            </w:r>
            <w:r w:rsidR="004D6CBE">
              <w:rPr>
                <w:rFonts w:ascii="Times New Roman" w:hAnsi="Times New Roman"/>
                <w:sz w:val="22"/>
              </w:rPr>
              <w:t>8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250DB098" w14:textId="3AC52E5E" w:rsidR="002A289B" w:rsidRPr="00706878" w:rsidRDefault="00C73537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inn]</w:t>
            </w:r>
          </w:p>
        </w:tc>
        <w:sdt>
          <w:sdtPr>
            <w:rPr>
              <w:rFonts w:ascii="Times New Roman" w:hAnsi="Times New Roman"/>
              <w:sz w:val="22"/>
            </w:rPr>
            <w:id w:val="1313208309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193C879F" w14:textId="77777777" w:rsidR="002A289B" w:rsidRPr="00706878" w:rsidRDefault="002A289B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  <w:tr w:rsidR="0033134A" w:rsidRPr="00706878" w14:paraId="0C7B698F" w14:textId="77777777" w:rsidTr="00745DCE">
        <w:trPr>
          <w:cantSplit/>
          <w:trHeight w:val="545"/>
        </w:trPr>
        <w:tc>
          <w:tcPr>
            <w:tcW w:w="425" w:type="pct"/>
            <w:vMerge/>
            <w:shd w:val="clear" w:color="auto" w:fill="00B050"/>
          </w:tcPr>
          <w:p w14:paraId="7472DEEF" w14:textId="77777777" w:rsidR="0033134A" w:rsidRPr="00706878" w:rsidRDefault="0033134A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textDirection w:val="tbRl"/>
            <w:vAlign w:val="center"/>
          </w:tcPr>
          <w:p w14:paraId="75DF72D4" w14:textId="4BEEA82C" w:rsidR="0033134A" w:rsidRPr="00706878" w:rsidRDefault="0033134A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18452089" w14:textId="77777777" w:rsidR="0033134A" w:rsidRPr="00706878" w:rsidRDefault="0033134A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2EFDE271" w14:textId="35424F72" w:rsidR="0033134A" w:rsidRPr="00706878" w:rsidRDefault="0033134A" w:rsidP="00706878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Etisk egenerklæring</w:t>
            </w:r>
          </w:p>
        </w:tc>
        <w:tc>
          <w:tcPr>
            <w:tcW w:w="1033" w:type="pct"/>
            <w:vAlign w:val="center"/>
          </w:tcPr>
          <w:p w14:paraId="5CE4C524" w14:textId="5B03A0CF" w:rsidR="0033134A" w:rsidRPr="00706878" w:rsidRDefault="00934A7E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Del 1 </w:t>
            </w:r>
            <w:r w:rsidR="00EB3E50">
              <w:rPr>
                <w:rFonts w:ascii="Times New Roman" w:hAnsi="Times New Roman"/>
                <w:sz w:val="22"/>
              </w:rPr>
              <w:t>Vedlegg 4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4F6BE9D7" w14:textId="39909701" w:rsidR="0033134A" w:rsidRPr="00706878" w:rsidRDefault="00C73537" w:rsidP="00706878">
            <w:pPr>
              <w:rPr>
                <w:rFonts w:ascii="Times New Roman" w:hAnsi="Times New Roman"/>
                <w:sz w:val="22"/>
                <w:highlight w:val="yellow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inn]</w:t>
            </w:r>
          </w:p>
        </w:tc>
        <w:sdt>
          <w:sdtPr>
            <w:rPr>
              <w:rFonts w:ascii="Times New Roman" w:hAnsi="Times New Roman"/>
              <w:sz w:val="22"/>
            </w:rPr>
            <w:id w:val="-1869829083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79F6CF4B" w14:textId="2CB84BD7" w:rsidR="0033134A" w:rsidRDefault="0033134A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  <w:tr w:rsidR="009B094D" w:rsidRPr="00706878" w14:paraId="4D283653" w14:textId="77777777" w:rsidTr="00745DCE">
        <w:trPr>
          <w:cantSplit/>
          <w:trHeight w:val="545"/>
        </w:trPr>
        <w:tc>
          <w:tcPr>
            <w:tcW w:w="425" w:type="pct"/>
            <w:vMerge/>
            <w:shd w:val="clear" w:color="auto" w:fill="00B050"/>
          </w:tcPr>
          <w:p w14:paraId="2856137D" w14:textId="77777777" w:rsidR="009B094D" w:rsidRPr="00706878" w:rsidRDefault="009B094D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textDirection w:val="tbRl"/>
            <w:vAlign w:val="center"/>
          </w:tcPr>
          <w:p w14:paraId="09366EFE" w14:textId="57C29AFA" w:rsidR="009B094D" w:rsidRDefault="009B094D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084CABD1" w14:textId="77777777" w:rsidR="009B094D" w:rsidRPr="00706878" w:rsidRDefault="009B094D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0068247B" w14:textId="615C88CC" w:rsidR="009B094D" w:rsidRDefault="009B094D" w:rsidP="00706878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Erklæring om varsomhet, mv.</w:t>
            </w:r>
          </w:p>
        </w:tc>
        <w:tc>
          <w:tcPr>
            <w:tcW w:w="1033" w:type="pct"/>
            <w:vAlign w:val="center"/>
          </w:tcPr>
          <w:p w14:paraId="364C34F6" w14:textId="79B46DE5" w:rsidR="009B094D" w:rsidRDefault="00EB3E5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5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249896A4" w14:textId="7AFDC672" w:rsidR="009B094D" w:rsidRPr="00025C4D" w:rsidRDefault="00C73537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inn]</w:t>
            </w:r>
          </w:p>
        </w:tc>
        <w:sdt>
          <w:sdtPr>
            <w:rPr>
              <w:rFonts w:ascii="Times New Roman" w:hAnsi="Times New Roman"/>
              <w:sz w:val="22"/>
            </w:rPr>
            <w:id w:val="1826084450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0CD7C834" w14:textId="1D30F9A5" w:rsidR="009B094D" w:rsidRDefault="009B094D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  <w:tr w:rsidR="009B094D" w:rsidRPr="00706878" w14:paraId="566DD524" w14:textId="77777777" w:rsidTr="00745DCE">
        <w:trPr>
          <w:cantSplit/>
          <w:trHeight w:val="545"/>
        </w:trPr>
        <w:tc>
          <w:tcPr>
            <w:tcW w:w="425" w:type="pct"/>
            <w:vMerge/>
            <w:shd w:val="clear" w:color="auto" w:fill="00B050"/>
          </w:tcPr>
          <w:p w14:paraId="66CF84BC" w14:textId="77777777" w:rsidR="009B094D" w:rsidRPr="00706878" w:rsidRDefault="009B094D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textDirection w:val="tbRl"/>
            <w:vAlign w:val="center"/>
          </w:tcPr>
          <w:p w14:paraId="42240946" w14:textId="12BADDA2" w:rsidR="009B094D" w:rsidRDefault="009B094D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7B848842" w14:textId="77777777" w:rsidR="009B094D" w:rsidRPr="00706878" w:rsidRDefault="009B094D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266C5745" w14:textId="5794B2A4" w:rsidR="009B094D" w:rsidRDefault="009D7B37" w:rsidP="009D7B37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Kodifiserings-spørsmål</w:t>
            </w:r>
          </w:p>
        </w:tc>
        <w:tc>
          <w:tcPr>
            <w:tcW w:w="1033" w:type="pct"/>
            <w:vAlign w:val="center"/>
          </w:tcPr>
          <w:p w14:paraId="255CBF52" w14:textId="2E3CE72A" w:rsidR="009B094D" w:rsidRDefault="00EB3E5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6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72246AAD" w14:textId="74B2EF62" w:rsidR="009B094D" w:rsidRPr="009B094D" w:rsidRDefault="00C73537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inn]</w:t>
            </w:r>
          </w:p>
        </w:tc>
        <w:sdt>
          <w:sdtPr>
            <w:rPr>
              <w:rFonts w:ascii="Times New Roman" w:hAnsi="Times New Roman"/>
              <w:sz w:val="22"/>
            </w:rPr>
            <w:id w:val="-769391106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7A1D7065" w14:textId="7AE5E3D6" w:rsidR="009B094D" w:rsidRDefault="009B094D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  <w:tr w:rsidR="00EB3E50" w:rsidRPr="00706878" w14:paraId="5D836BFE" w14:textId="77777777" w:rsidTr="00745DCE">
        <w:trPr>
          <w:cantSplit/>
          <w:trHeight w:val="545"/>
        </w:trPr>
        <w:tc>
          <w:tcPr>
            <w:tcW w:w="425" w:type="pct"/>
            <w:vMerge/>
            <w:shd w:val="clear" w:color="auto" w:fill="00B050"/>
          </w:tcPr>
          <w:p w14:paraId="494402FF" w14:textId="77777777" w:rsidR="00EB3E50" w:rsidRPr="00706878" w:rsidRDefault="00EB3E50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textDirection w:val="tbRl"/>
            <w:vAlign w:val="center"/>
          </w:tcPr>
          <w:p w14:paraId="5133D903" w14:textId="7337887D" w:rsidR="00EB3E50" w:rsidRDefault="00565E48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4D1922E7" w14:textId="77777777" w:rsidR="00EB3E50" w:rsidRPr="00706878" w:rsidRDefault="00EB3E50" w:rsidP="002E66E5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585CD773" w14:textId="15D2E464" w:rsidR="00EB3E50" w:rsidRDefault="00EB3E50" w:rsidP="009B094D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Opplysninger om tilbyder</w:t>
            </w:r>
          </w:p>
        </w:tc>
        <w:tc>
          <w:tcPr>
            <w:tcW w:w="1033" w:type="pct"/>
            <w:vAlign w:val="center"/>
          </w:tcPr>
          <w:p w14:paraId="7CC24751" w14:textId="56908022" w:rsidR="00EB3E50" w:rsidRDefault="00EB3E50" w:rsidP="0070687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Vedlegg 7</w:t>
            </w:r>
          </w:p>
        </w:tc>
        <w:tc>
          <w:tcPr>
            <w:tcW w:w="1185" w:type="pct"/>
            <w:shd w:val="clear" w:color="auto" w:fill="auto"/>
            <w:vAlign w:val="center"/>
          </w:tcPr>
          <w:p w14:paraId="4436E7E2" w14:textId="0F967911" w:rsidR="00EB3E50" w:rsidRPr="009B094D" w:rsidRDefault="00C73537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inn]</w:t>
            </w:r>
          </w:p>
        </w:tc>
        <w:sdt>
          <w:sdtPr>
            <w:rPr>
              <w:rFonts w:ascii="Times New Roman" w:hAnsi="Times New Roman"/>
              <w:sz w:val="22"/>
            </w:rPr>
            <w:id w:val="174390544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096AB3E1" w14:textId="478995BB" w:rsidR="00EB3E50" w:rsidRDefault="00EB3E50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  <w:tr w:rsidR="00C73537" w:rsidRPr="00706878" w14:paraId="7964D8A2" w14:textId="77777777" w:rsidTr="00C73537">
        <w:trPr>
          <w:cantSplit/>
          <w:trHeight w:val="522"/>
        </w:trPr>
        <w:tc>
          <w:tcPr>
            <w:tcW w:w="425" w:type="pct"/>
            <w:vMerge/>
            <w:shd w:val="clear" w:color="auto" w:fill="00B050"/>
          </w:tcPr>
          <w:p w14:paraId="17FE7A18" w14:textId="77777777" w:rsidR="00C73537" w:rsidRPr="00706878" w:rsidRDefault="00C73537" w:rsidP="0070687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69" w:type="pct"/>
            <w:textDirection w:val="tbRl"/>
            <w:vAlign w:val="center"/>
          </w:tcPr>
          <w:p w14:paraId="189EA7B7" w14:textId="4A48FE22" w:rsidR="00C73537" w:rsidRDefault="00C73537" w:rsidP="00706878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-</w:t>
            </w:r>
          </w:p>
        </w:tc>
        <w:tc>
          <w:tcPr>
            <w:tcW w:w="370" w:type="pct"/>
            <w:vAlign w:val="center"/>
          </w:tcPr>
          <w:p w14:paraId="1994C56A" w14:textId="47A11501" w:rsidR="00C73537" w:rsidRPr="00C709B0" w:rsidRDefault="00C73537" w:rsidP="00C73537">
            <w:pPr>
              <w:pStyle w:val="Listeavsnitt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106" w:type="pct"/>
            <w:vAlign w:val="center"/>
          </w:tcPr>
          <w:p w14:paraId="7B66343E" w14:textId="7B380377" w:rsidR="00C73537" w:rsidRPr="00C73537" w:rsidRDefault="00C73537" w:rsidP="00C66604">
            <w:pPr>
              <w:rPr>
                <w:rFonts w:ascii="Times New Roman" w:hAnsi="Times New Roman"/>
                <w:b/>
                <w:sz w:val="22"/>
              </w:rPr>
            </w:pPr>
            <w:r w:rsidRPr="00C73537">
              <w:rPr>
                <w:rFonts w:ascii="Times New Roman" w:hAnsi="Times New Roman"/>
                <w:b/>
                <w:sz w:val="22"/>
              </w:rPr>
              <w:t xml:space="preserve">Annen </w:t>
            </w:r>
            <w:r w:rsidR="00016626">
              <w:rPr>
                <w:rFonts w:ascii="Times New Roman" w:hAnsi="Times New Roman"/>
                <w:b/>
                <w:sz w:val="22"/>
              </w:rPr>
              <w:t>relevant</w:t>
            </w:r>
            <w:r w:rsidR="00E17C30">
              <w:rPr>
                <w:rFonts w:ascii="Times New Roman" w:hAnsi="Times New Roman"/>
                <w:b/>
                <w:sz w:val="22"/>
              </w:rPr>
              <w:t xml:space="preserve"> i</w:t>
            </w:r>
            <w:r w:rsidRPr="00C73537">
              <w:rPr>
                <w:rFonts w:ascii="Times New Roman" w:hAnsi="Times New Roman"/>
                <w:b/>
                <w:sz w:val="22"/>
              </w:rPr>
              <w:t>nfo</w:t>
            </w:r>
            <w:r w:rsidR="00016626">
              <w:rPr>
                <w:rFonts w:ascii="Times New Roman" w:hAnsi="Times New Roman"/>
                <w:b/>
                <w:sz w:val="22"/>
              </w:rPr>
              <w:t xml:space="preserve">rmasjon og </w:t>
            </w:r>
            <w:r w:rsidR="00C66604">
              <w:rPr>
                <w:rFonts w:ascii="Times New Roman" w:hAnsi="Times New Roman"/>
                <w:b/>
                <w:sz w:val="22"/>
              </w:rPr>
              <w:t xml:space="preserve">eventuell </w:t>
            </w:r>
            <w:r w:rsidR="00016626">
              <w:rPr>
                <w:rFonts w:ascii="Times New Roman" w:hAnsi="Times New Roman"/>
                <w:b/>
                <w:sz w:val="22"/>
              </w:rPr>
              <w:t>«sladdet» offentlig versjon av tilbudet</w:t>
            </w:r>
          </w:p>
        </w:tc>
        <w:tc>
          <w:tcPr>
            <w:tcW w:w="1033" w:type="pct"/>
            <w:vAlign w:val="center"/>
          </w:tcPr>
          <w:p w14:paraId="1AEF2C55" w14:textId="74D56C40" w:rsidR="00C73537" w:rsidRDefault="00C73537" w:rsidP="0070687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185" w:type="pct"/>
            <w:shd w:val="clear" w:color="auto" w:fill="auto"/>
            <w:vAlign w:val="center"/>
          </w:tcPr>
          <w:p w14:paraId="64846B74" w14:textId="1AAF3B66" w:rsidR="00C73537" w:rsidRPr="00EB3E50" w:rsidRDefault="00C73537" w:rsidP="00070530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inn]</w:t>
            </w:r>
          </w:p>
        </w:tc>
        <w:sdt>
          <w:sdtPr>
            <w:rPr>
              <w:rFonts w:ascii="Times New Roman" w:hAnsi="Times New Roman"/>
              <w:sz w:val="22"/>
            </w:rPr>
            <w:id w:val="-99703190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512" w:type="pct"/>
                <w:shd w:val="clear" w:color="auto" w:fill="FFF89F"/>
                <w:vAlign w:val="center"/>
              </w:tcPr>
              <w:p w14:paraId="471B3248" w14:textId="52FF5E68" w:rsidR="00C73537" w:rsidRDefault="00C73537" w:rsidP="00706878">
                <w:pPr>
                  <w:jc w:val="center"/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cs="Arial"/>
                    <w:sz w:val="22"/>
                  </w:rPr>
                  <w:t>☐</w:t>
                </w:r>
              </w:p>
            </w:tc>
          </w:sdtContent>
        </w:sdt>
      </w:tr>
    </w:tbl>
    <w:p w14:paraId="04A38031" w14:textId="77777777" w:rsidR="00DA7A1A" w:rsidRDefault="00DA7A1A" w:rsidP="000070CE">
      <w:pPr>
        <w:rPr>
          <w:rFonts w:asciiTheme="minorHAnsi" w:hAnsiTheme="minorHAnsi"/>
        </w:rPr>
      </w:pPr>
    </w:p>
    <w:p w14:paraId="5DA47D23" w14:textId="364E5553" w:rsidR="00754886" w:rsidRPr="00754886" w:rsidRDefault="001F1DC5" w:rsidP="00754886">
      <w:pPr>
        <w:pStyle w:val="Overskrift1"/>
      </w:pPr>
      <w:bookmarkStart w:id="0" w:name="_Toc437428065"/>
      <w:bookmarkStart w:id="1" w:name="_Toc437938668"/>
      <w:r>
        <w:t xml:space="preserve">Sammendrag </w:t>
      </w:r>
      <w:r w:rsidR="00754886" w:rsidRPr="00754886">
        <w:t>Priser og leveringstider</w:t>
      </w:r>
      <w:bookmarkEnd w:id="0"/>
      <w:bookmarkEnd w:id="1"/>
    </w:p>
    <w:p w14:paraId="0A618FF2" w14:textId="5D1773B9" w:rsidR="00754886" w:rsidRPr="00754886" w:rsidRDefault="00754886" w:rsidP="00754886">
      <w:pPr>
        <w:pStyle w:val="Overskrift2"/>
        <w:tabs>
          <w:tab w:val="left" w:pos="720"/>
        </w:tabs>
      </w:pPr>
      <w:bookmarkStart w:id="2" w:name="_Toc437428066"/>
      <w:bookmarkStart w:id="3" w:name="_Toc437938669"/>
      <w:r w:rsidRPr="00754886">
        <w:t>Hovedmateriell</w:t>
      </w:r>
      <w:bookmarkEnd w:id="2"/>
      <w:bookmarkEnd w:id="3"/>
    </w:p>
    <w:tbl>
      <w:tblPr>
        <w:tblW w:w="9356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8"/>
        <w:gridCol w:w="4148"/>
        <w:gridCol w:w="2218"/>
        <w:gridCol w:w="2292"/>
      </w:tblGrid>
      <w:tr w:rsidR="00754886" w:rsidRPr="00754886" w14:paraId="3CBA47C9" w14:textId="77777777" w:rsidTr="00112914">
        <w:tc>
          <w:tcPr>
            <w:tcW w:w="709" w:type="dxa"/>
            <w:shd w:val="pct12" w:color="auto" w:fill="auto"/>
          </w:tcPr>
          <w:p w14:paraId="1670BC7A" w14:textId="77777777" w:rsidR="00754886" w:rsidRPr="00A936DA" w:rsidRDefault="00754886" w:rsidP="00754886">
            <w:pPr>
              <w:pStyle w:val="Contractstyle"/>
              <w:ind w:left="0"/>
              <w:rPr>
                <w:b/>
                <w:bCs/>
              </w:rPr>
            </w:pPr>
            <w:r w:rsidRPr="00A936DA">
              <w:rPr>
                <w:b/>
                <w:bCs/>
              </w:rPr>
              <w:t>No</w:t>
            </w:r>
          </w:p>
        </w:tc>
        <w:tc>
          <w:tcPr>
            <w:tcW w:w="4252" w:type="dxa"/>
            <w:shd w:val="pct12" w:color="auto" w:fill="auto"/>
          </w:tcPr>
          <w:p w14:paraId="7DFB5B80" w14:textId="5AF8A6B3" w:rsidR="00754886" w:rsidRPr="003A2FAC" w:rsidRDefault="001F1DC5" w:rsidP="00754886">
            <w:pPr>
              <w:pStyle w:val="Contractstyle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Beskrivelse</w:t>
            </w:r>
          </w:p>
        </w:tc>
        <w:tc>
          <w:tcPr>
            <w:tcW w:w="2268" w:type="dxa"/>
            <w:shd w:val="pct12" w:color="auto" w:fill="auto"/>
          </w:tcPr>
          <w:p w14:paraId="2EF22CC5" w14:textId="71BF0CAC" w:rsidR="00754886" w:rsidRPr="00754886" w:rsidRDefault="001F1DC5" w:rsidP="001F1DC5">
            <w:pPr>
              <w:pStyle w:val="Contractstyle"/>
              <w:ind w:left="0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Total</w:t>
            </w:r>
            <w:r w:rsidR="00754886" w:rsidRPr="00754886">
              <w:rPr>
                <w:b/>
                <w:bCs/>
                <w:lang w:val="nb-NO"/>
              </w:rPr>
              <w:t xml:space="preserve">pris </w:t>
            </w:r>
            <w:r w:rsidR="00754886">
              <w:rPr>
                <w:b/>
                <w:bCs/>
                <w:lang w:val="nb-NO"/>
              </w:rPr>
              <w:t>i</w:t>
            </w:r>
            <w:r w:rsidR="00754886" w:rsidRPr="00754886">
              <w:rPr>
                <w:b/>
                <w:bCs/>
                <w:lang w:val="nb-NO"/>
              </w:rPr>
              <w:t xml:space="preserve"> NOK eks. </w:t>
            </w:r>
            <w:r w:rsidR="00754886">
              <w:rPr>
                <w:b/>
                <w:bCs/>
                <w:lang w:val="nb-NO"/>
              </w:rPr>
              <w:t>mva.</w:t>
            </w:r>
          </w:p>
        </w:tc>
        <w:tc>
          <w:tcPr>
            <w:tcW w:w="2127" w:type="dxa"/>
            <w:shd w:val="pct12" w:color="auto" w:fill="auto"/>
          </w:tcPr>
          <w:p w14:paraId="5E1D9B1D" w14:textId="2E262FF5" w:rsidR="00754886" w:rsidRDefault="00754886" w:rsidP="00754886">
            <w:pPr>
              <w:pStyle w:val="Contractstyle"/>
              <w:ind w:left="0"/>
              <w:rPr>
                <w:b/>
                <w:bCs/>
                <w:lang w:val="nb-NO"/>
              </w:rPr>
            </w:pPr>
            <w:r w:rsidRPr="00754886">
              <w:rPr>
                <w:b/>
                <w:bCs/>
                <w:lang w:val="nb-NO"/>
              </w:rPr>
              <w:t>Leveringstid</w:t>
            </w:r>
            <w:r w:rsidR="00112914">
              <w:rPr>
                <w:b/>
                <w:bCs/>
                <w:lang w:val="nb-NO"/>
              </w:rPr>
              <w:t xml:space="preserve"> alt ferdig installert, klar til bruk</w:t>
            </w:r>
            <w:r w:rsidR="00B346B2">
              <w:rPr>
                <w:b/>
                <w:bCs/>
                <w:lang w:val="nb-NO"/>
              </w:rPr>
              <w:t xml:space="preserve"> i henhold til tilbudt utrulling/leveringsplan</w:t>
            </w:r>
          </w:p>
          <w:p w14:paraId="1BAC515E" w14:textId="38A9FE75" w:rsidR="001F1DC5" w:rsidRPr="00754886" w:rsidRDefault="001F1DC5" w:rsidP="00754886">
            <w:pPr>
              <w:pStyle w:val="Contractstyle"/>
              <w:ind w:left="0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Totalt i antall uker</w:t>
            </w:r>
          </w:p>
        </w:tc>
      </w:tr>
      <w:tr w:rsidR="00754886" w:rsidRPr="001F1DC5" w14:paraId="5A17E0B4" w14:textId="77777777" w:rsidTr="00112914">
        <w:tc>
          <w:tcPr>
            <w:tcW w:w="709" w:type="dxa"/>
          </w:tcPr>
          <w:p w14:paraId="5160AC2E" w14:textId="77777777" w:rsidR="00754886" w:rsidRPr="00754886" w:rsidRDefault="00754886" w:rsidP="00754886">
            <w:pPr>
              <w:pStyle w:val="Contractstyle"/>
              <w:ind w:left="0"/>
              <w:rPr>
                <w:lang w:val="nb-NO"/>
              </w:rPr>
            </w:pPr>
          </w:p>
        </w:tc>
        <w:tc>
          <w:tcPr>
            <w:tcW w:w="4252" w:type="dxa"/>
          </w:tcPr>
          <w:p w14:paraId="502C729F" w14:textId="33E414DF" w:rsidR="00754886" w:rsidRPr="001F1DC5" w:rsidRDefault="001F1DC5" w:rsidP="00754886">
            <w:pPr>
              <w:pStyle w:val="Contractstyle"/>
              <w:ind w:left="0"/>
              <w:rPr>
                <w:lang w:val="en-US"/>
              </w:rPr>
            </w:pPr>
            <w:r>
              <w:rPr>
                <w:lang w:val="nb-NO"/>
              </w:rPr>
              <w:t xml:space="preserve">6 </w:t>
            </w:r>
            <w:r w:rsidR="00754886">
              <w:rPr>
                <w:lang w:val="nb-NO"/>
              </w:rPr>
              <w:t>Tannlegeunit</w:t>
            </w:r>
            <w:r>
              <w:rPr>
                <w:lang w:val="nb-NO"/>
              </w:rPr>
              <w:t xml:space="preserve">er montert og klare til bruk med reservedelpakke, brukeropplæring og fjerning av utskiftet tannlegeenhet. </w:t>
            </w:r>
            <w:r w:rsidRPr="001F1DC5">
              <w:rPr>
                <w:lang w:val="en-US"/>
              </w:rPr>
              <w:t xml:space="preserve">Alt inkl. </w:t>
            </w:r>
            <w:r w:rsidR="00B346B2">
              <w:rPr>
                <w:lang w:val="en-US"/>
              </w:rPr>
              <w:t>r</w:t>
            </w:r>
            <w:r>
              <w:rPr>
                <w:lang w:val="en-US"/>
              </w:rPr>
              <w:t>eise og opphold og reisetid.</w:t>
            </w:r>
            <w:r w:rsidRPr="001F1DC5">
              <w:rPr>
                <w:lang w:val="en-US"/>
              </w:rPr>
              <w:t xml:space="preserve"> </w:t>
            </w:r>
          </w:p>
          <w:p w14:paraId="04BA4977" w14:textId="78AAEBFE" w:rsidR="001F1DC5" w:rsidRPr="001F1DC5" w:rsidRDefault="001F1DC5" w:rsidP="00754886">
            <w:pPr>
              <w:pStyle w:val="Contractstyle"/>
              <w:ind w:left="0"/>
              <w:rPr>
                <w:lang w:val="en-US"/>
              </w:rPr>
            </w:pPr>
          </w:p>
        </w:tc>
        <w:tc>
          <w:tcPr>
            <w:tcW w:w="2268" w:type="dxa"/>
          </w:tcPr>
          <w:p w14:paraId="79A10B28" w14:textId="77777777" w:rsidR="00754886" w:rsidRPr="001F1DC5" w:rsidRDefault="00754886" w:rsidP="00754886">
            <w:pPr>
              <w:pStyle w:val="Contractstyle"/>
              <w:ind w:left="0"/>
              <w:rPr>
                <w:lang w:val="en-US"/>
              </w:rPr>
            </w:pPr>
          </w:p>
        </w:tc>
        <w:tc>
          <w:tcPr>
            <w:tcW w:w="2127" w:type="dxa"/>
          </w:tcPr>
          <w:p w14:paraId="3235EED3" w14:textId="77777777" w:rsidR="00754886" w:rsidRPr="001F1DC5" w:rsidRDefault="00754886" w:rsidP="00754886">
            <w:pPr>
              <w:pStyle w:val="Contractstyle"/>
              <w:ind w:left="0"/>
              <w:rPr>
                <w:lang w:val="en-US"/>
              </w:rPr>
            </w:pPr>
          </w:p>
        </w:tc>
      </w:tr>
      <w:tr w:rsidR="00754886" w:rsidRPr="001F1DC5" w14:paraId="66CC30DE" w14:textId="77777777" w:rsidTr="00112914">
        <w:tc>
          <w:tcPr>
            <w:tcW w:w="709" w:type="dxa"/>
          </w:tcPr>
          <w:p w14:paraId="6114413D" w14:textId="543627A2" w:rsidR="00754886" w:rsidRPr="001F1DC5" w:rsidRDefault="00754886" w:rsidP="00754886">
            <w:pPr>
              <w:pStyle w:val="Contractstyle"/>
              <w:ind w:left="0"/>
              <w:rPr>
                <w:lang w:val="en-US"/>
              </w:rPr>
            </w:pPr>
          </w:p>
        </w:tc>
        <w:tc>
          <w:tcPr>
            <w:tcW w:w="4252" w:type="dxa"/>
          </w:tcPr>
          <w:p w14:paraId="61805454" w14:textId="64F4AFFD" w:rsidR="001F1DC5" w:rsidRPr="001F1DC5" w:rsidRDefault="001F1DC5" w:rsidP="001F1DC5">
            <w:pPr>
              <w:pStyle w:val="Contractstyle"/>
              <w:ind w:left="0"/>
              <w:rPr>
                <w:lang w:val="nb-NO"/>
              </w:rPr>
            </w:pPr>
            <w:r>
              <w:rPr>
                <w:lang w:val="nb-NO"/>
              </w:rPr>
              <w:t xml:space="preserve">16 </w:t>
            </w:r>
            <w:r w:rsidR="00754886" w:rsidRPr="001F1DC5">
              <w:rPr>
                <w:lang w:val="nb-NO"/>
              </w:rPr>
              <w:t>Autoklave</w:t>
            </w:r>
            <w:r>
              <w:rPr>
                <w:lang w:val="nb-NO"/>
              </w:rPr>
              <w:t>r</w:t>
            </w:r>
            <w:r w:rsidRPr="001F1DC5">
              <w:rPr>
                <w:lang w:val="nb-NO"/>
              </w:rPr>
              <w:t xml:space="preserve"> </w:t>
            </w:r>
            <w:r>
              <w:rPr>
                <w:lang w:val="nb-NO"/>
              </w:rPr>
              <w:t xml:space="preserve">montert og klare til bruk med reservedelpakke, brukeropplæring og fjerning av utskiftet enhet. </w:t>
            </w:r>
            <w:r w:rsidRPr="001F1DC5">
              <w:rPr>
                <w:lang w:val="nb-NO"/>
              </w:rPr>
              <w:t xml:space="preserve">Alt inkl. </w:t>
            </w:r>
            <w:r w:rsidR="00B346B2">
              <w:rPr>
                <w:lang w:val="nb-NO"/>
              </w:rPr>
              <w:t>r</w:t>
            </w:r>
            <w:r w:rsidRPr="001F1DC5">
              <w:rPr>
                <w:lang w:val="nb-NO"/>
              </w:rPr>
              <w:t xml:space="preserve">eise og opphold og reisetid. </w:t>
            </w:r>
          </w:p>
          <w:p w14:paraId="6117B7EB" w14:textId="163DF22D" w:rsidR="00754886" w:rsidRPr="001F1DC5" w:rsidRDefault="00754886" w:rsidP="00754886">
            <w:pPr>
              <w:pStyle w:val="Contractstyle"/>
              <w:ind w:left="0"/>
              <w:rPr>
                <w:lang w:val="nb-NO"/>
              </w:rPr>
            </w:pPr>
          </w:p>
        </w:tc>
        <w:tc>
          <w:tcPr>
            <w:tcW w:w="2268" w:type="dxa"/>
          </w:tcPr>
          <w:p w14:paraId="65F7AEC0" w14:textId="77777777" w:rsidR="00754886" w:rsidRPr="001F1DC5" w:rsidRDefault="00754886" w:rsidP="00754886">
            <w:pPr>
              <w:pStyle w:val="Contractstyle"/>
              <w:ind w:left="0"/>
              <w:rPr>
                <w:lang w:val="nb-NO"/>
              </w:rPr>
            </w:pPr>
          </w:p>
        </w:tc>
        <w:tc>
          <w:tcPr>
            <w:tcW w:w="2127" w:type="dxa"/>
          </w:tcPr>
          <w:p w14:paraId="69F7E9AB" w14:textId="77777777" w:rsidR="00754886" w:rsidRPr="001F1DC5" w:rsidRDefault="00754886" w:rsidP="00754886">
            <w:pPr>
              <w:pStyle w:val="Contractstyle"/>
              <w:ind w:left="0"/>
              <w:rPr>
                <w:lang w:val="nb-NO"/>
              </w:rPr>
            </w:pPr>
          </w:p>
        </w:tc>
      </w:tr>
    </w:tbl>
    <w:p w14:paraId="3C9023E7" w14:textId="1441EFF7" w:rsidR="00754886" w:rsidRPr="001F1DC5" w:rsidRDefault="00754886" w:rsidP="00754886">
      <w:pPr>
        <w:pStyle w:val="Overskrift2"/>
        <w:tabs>
          <w:tab w:val="left" w:pos="720"/>
        </w:tabs>
        <w:rPr>
          <w:lang w:val="en-US"/>
        </w:rPr>
      </w:pPr>
      <w:bookmarkStart w:id="4" w:name="_Toc303249481"/>
      <w:bookmarkStart w:id="5" w:name="_Toc384815626"/>
      <w:bookmarkStart w:id="6" w:name="_Toc437428067"/>
      <w:bookmarkStart w:id="7" w:name="_Toc437938670"/>
      <w:r w:rsidRPr="001F1DC5">
        <w:rPr>
          <w:lang w:val="en-US"/>
        </w:rPr>
        <w:t>Opsjoner</w:t>
      </w:r>
      <w:bookmarkEnd w:id="4"/>
      <w:bookmarkEnd w:id="5"/>
      <w:bookmarkEnd w:id="6"/>
      <w:bookmarkEnd w:id="7"/>
    </w:p>
    <w:tbl>
      <w:tblPr>
        <w:tblW w:w="9288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96"/>
        <w:gridCol w:w="3798"/>
        <w:gridCol w:w="1847"/>
        <w:gridCol w:w="2480"/>
      </w:tblGrid>
      <w:tr w:rsidR="00112914" w:rsidRPr="001F1DC5" w14:paraId="42F387E0" w14:textId="3529889B" w:rsidTr="00112914">
        <w:tc>
          <w:tcPr>
            <w:tcW w:w="1163" w:type="dxa"/>
            <w:gridSpan w:val="2"/>
            <w:shd w:val="pct12" w:color="auto" w:fill="auto"/>
          </w:tcPr>
          <w:p w14:paraId="1A09462E" w14:textId="201F90B1" w:rsidR="00112914" w:rsidRPr="00DE0991" w:rsidRDefault="00112914" w:rsidP="00754886">
            <w:r w:rsidRPr="00A936DA">
              <w:rPr>
                <w:b/>
                <w:bCs/>
              </w:rPr>
              <w:t>No</w:t>
            </w:r>
          </w:p>
        </w:tc>
        <w:tc>
          <w:tcPr>
            <w:tcW w:w="3798" w:type="dxa"/>
            <w:shd w:val="pct12" w:color="auto" w:fill="auto"/>
          </w:tcPr>
          <w:p w14:paraId="70D6055C" w14:textId="75FE8CEC" w:rsidR="00112914" w:rsidRPr="003A2FAC" w:rsidRDefault="00112914" w:rsidP="00754886">
            <w:r>
              <w:rPr>
                <w:b/>
                <w:bCs/>
              </w:rPr>
              <w:t>Beskrivelse</w:t>
            </w:r>
          </w:p>
        </w:tc>
        <w:tc>
          <w:tcPr>
            <w:tcW w:w="1847" w:type="dxa"/>
            <w:shd w:val="pct12" w:color="auto" w:fill="auto"/>
          </w:tcPr>
          <w:p w14:paraId="5D989E08" w14:textId="41712389" w:rsidR="00112914" w:rsidRPr="001F1DC5" w:rsidRDefault="00112914" w:rsidP="00754886">
            <w:r w:rsidRPr="00754886">
              <w:rPr>
                <w:b/>
                <w:bCs/>
              </w:rPr>
              <w:t xml:space="preserve">Enhetspris </w:t>
            </w:r>
            <w:r>
              <w:rPr>
                <w:b/>
                <w:bCs/>
              </w:rPr>
              <w:t>i</w:t>
            </w:r>
            <w:r w:rsidRPr="00754886">
              <w:rPr>
                <w:b/>
                <w:bCs/>
              </w:rPr>
              <w:t xml:space="preserve"> NOK eks. </w:t>
            </w:r>
            <w:r>
              <w:rPr>
                <w:b/>
                <w:bCs/>
              </w:rPr>
              <w:t>mva.</w:t>
            </w:r>
          </w:p>
        </w:tc>
        <w:tc>
          <w:tcPr>
            <w:tcW w:w="2480" w:type="dxa"/>
            <w:shd w:val="pct12" w:color="auto" w:fill="auto"/>
          </w:tcPr>
          <w:p w14:paraId="3EEF0AEA" w14:textId="36ABA287" w:rsidR="00112914" w:rsidRDefault="00112914" w:rsidP="001F1DC5">
            <w:pPr>
              <w:pStyle w:val="Contractstyle"/>
              <w:ind w:left="0"/>
              <w:rPr>
                <w:b/>
                <w:bCs/>
                <w:lang w:val="nb-NO"/>
              </w:rPr>
            </w:pPr>
            <w:r w:rsidRPr="00754886">
              <w:rPr>
                <w:b/>
                <w:bCs/>
                <w:lang w:val="nb-NO"/>
              </w:rPr>
              <w:t>Leveringstid</w:t>
            </w:r>
            <w:r>
              <w:rPr>
                <w:b/>
                <w:bCs/>
                <w:lang w:val="nb-NO"/>
              </w:rPr>
              <w:t xml:space="preserve"> for en enhet ferdig installert, klar til bruk </w:t>
            </w:r>
          </w:p>
          <w:p w14:paraId="538BD0AD" w14:textId="738276BD" w:rsidR="00112914" w:rsidRPr="00754886" w:rsidRDefault="00112914" w:rsidP="00754886">
            <w:pPr>
              <w:rPr>
                <w:b/>
                <w:bCs/>
              </w:rPr>
            </w:pPr>
            <w:r>
              <w:rPr>
                <w:b/>
                <w:bCs/>
              </w:rPr>
              <w:t>Totalt i antall uker</w:t>
            </w:r>
          </w:p>
        </w:tc>
      </w:tr>
      <w:tr w:rsidR="00112914" w:rsidRPr="001F1DC5" w14:paraId="68EB2617" w14:textId="5D844DC7" w:rsidTr="00112914">
        <w:tc>
          <w:tcPr>
            <w:tcW w:w="567" w:type="dxa"/>
          </w:tcPr>
          <w:p w14:paraId="00110A84" w14:textId="77777777" w:rsidR="00112914" w:rsidRPr="001F1DC5" w:rsidRDefault="00112914" w:rsidP="00754886"/>
        </w:tc>
        <w:tc>
          <w:tcPr>
            <w:tcW w:w="4394" w:type="dxa"/>
            <w:gridSpan w:val="2"/>
          </w:tcPr>
          <w:p w14:paraId="5C6486B3" w14:textId="47CFB4B5" w:rsidR="00112914" w:rsidRPr="001F1DC5" w:rsidRDefault="00112914" w:rsidP="001F1DC5">
            <w:pPr>
              <w:pStyle w:val="Contractstyle"/>
              <w:ind w:left="0"/>
              <w:rPr>
                <w:lang w:val="nb-NO"/>
              </w:rPr>
            </w:pPr>
            <w:r>
              <w:rPr>
                <w:lang w:val="nb-NO"/>
              </w:rPr>
              <w:t xml:space="preserve">Inntil 4 Tannlegeuniter montert og klare til bruk med reservedelpakke, brukeropplæring og fjerning av utskiftet tannlegeenhet. </w:t>
            </w:r>
            <w:r w:rsidRPr="001F1DC5">
              <w:rPr>
                <w:lang w:val="nb-NO"/>
              </w:rPr>
              <w:t xml:space="preserve">Alt </w:t>
            </w:r>
            <w:r>
              <w:rPr>
                <w:lang w:val="nb-NO"/>
              </w:rPr>
              <w:t>ekskl</w:t>
            </w:r>
            <w:r w:rsidRPr="001F1DC5">
              <w:rPr>
                <w:lang w:val="nb-NO"/>
              </w:rPr>
              <w:t xml:space="preserve">. Reise og opphold og reisetid. </w:t>
            </w:r>
          </w:p>
          <w:p w14:paraId="28CD13B1" w14:textId="20EFDE84" w:rsidR="00112914" w:rsidRPr="001F1DC5" w:rsidRDefault="00112914" w:rsidP="00754886">
            <w:pPr>
              <w:rPr>
                <w:sz w:val="22"/>
              </w:rPr>
            </w:pPr>
          </w:p>
        </w:tc>
        <w:tc>
          <w:tcPr>
            <w:tcW w:w="1847" w:type="dxa"/>
          </w:tcPr>
          <w:p w14:paraId="5E792772" w14:textId="77777777" w:rsidR="00112914" w:rsidRPr="001F1DC5" w:rsidRDefault="00112914" w:rsidP="00754886">
            <w:pPr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480" w:type="dxa"/>
          </w:tcPr>
          <w:p w14:paraId="04EDC7BA" w14:textId="77777777" w:rsidR="00112914" w:rsidRPr="001F1DC5" w:rsidRDefault="00112914" w:rsidP="00754886">
            <w:pPr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112914" w:rsidRPr="001F1DC5" w14:paraId="77B9D110" w14:textId="5F9C8F70" w:rsidTr="00112914">
        <w:tc>
          <w:tcPr>
            <w:tcW w:w="567" w:type="dxa"/>
          </w:tcPr>
          <w:p w14:paraId="20212CDB" w14:textId="77777777" w:rsidR="00112914" w:rsidRPr="001F1DC5" w:rsidRDefault="00112914" w:rsidP="00754886"/>
        </w:tc>
        <w:tc>
          <w:tcPr>
            <w:tcW w:w="4394" w:type="dxa"/>
            <w:gridSpan w:val="2"/>
          </w:tcPr>
          <w:p w14:paraId="17906668" w14:textId="05ACF61A" w:rsidR="00112914" w:rsidRPr="001F1DC5" w:rsidRDefault="00112914" w:rsidP="001F1DC5">
            <w:pPr>
              <w:pStyle w:val="Contractstyle"/>
              <w:ind w:left="0"/>
              <w:rPr>
                <w:lang w:val="nb-NO"/>
              </w:rPr>
            </w:pPr>
            <w:r>
              <w:rPr>
                <w:lang w:val="nb-NO"/>
              </w:rPr>
              <w:t xml:space="preserve">Inntil 8 </w:t>
            </w:r>
            <w:r w:rsidRPr="001F1DC5">
              <w:rPr>
                <w:lang w:val="nb-NO"/>
              </w:rPr>
              <w:t>Autoklave</w:t>
            </w:r>
            <w:r>
              <w:rPr>
                <w:lang w:val="nb-NO"/>
              </w:rPr>
              <w:t>r</w:t>
            </w:r>
            <w:r w:rsidRPr="001F1DC5">
              <w:rPr>
                <w:lang w:val="nb-NO"/>
              </w:rPr>
              <w:t xml:space="preserve"> </w:t>
            </w:r>
            <w:r>
              <w:rPr>
                <w:lang w:val="nb-NO"/>
              </w:rPr>
              <w:t xml:space="preserve">montert og klare til bruk med reservedelpakke, brukeropplæring og fjerning av utskiftet enhet. </w:t>
            </w:r>
            <w:r w:rsidRPr="001F1DC5">
              <w:rPr>
                <w:lang w:val="nb-NO"/>
              </w:rPr>
              <w:t xml:space="preserve">Alt </w:t>
            </w:r>
            <w:r>
              <w:rPr>
                <w:lang w:val="nb-NO"/>
              </w:rPr>
              <w:t>eks</w:t>
            </w:r>
            <w:r w:rsidRPr="001F1DC5">
              <w:rPr>
                <w:lang w:val="nb-NO"/>
              </w:rPr>
              <w:t xml:space="preserve">kl. Reise og opphold og reisetid. </w:t>
            </w:r>
          </w:p>
          <w:p w14:paraId="33C281A3" w14:textId="2D382973" w:rsidR="00112914" w:rsidRPr="001F1DC5" w:rsidRDefault="00112914" w:rsidP="00754886">
            <w:pPr>
              <w:rPr>
                <w:sz w:val="22"/>
              </w:rPr>
            </w:pPr>
          </w:p>
        </w:tc>
        <w:tc>
          <w:tcPr>
            <w:tcW w:w="1847" w:type="dxa"/>
          </w:tcPr>
          <w:p w14:paraId="47F406E8" w14:textId="77777777" w:rsidR="00112914" w:rsidRPr="001F1DC5" w:rsidRDefault="00112914" w:rsidP="00754886">
            <w:pPr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480" w:type="dxa"/>
          </w:tcPr>
          <w:p w14:paraId="609976C8" w14:textId="77777777" w:rsidR="00112914" w:rsidRPr="001F1DC5" w:rsidRDefault="00112914" w:rsidP="00754886">
            <w:pPr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14:paraId="1B0ADD40" w14:textId="77777777" w:rsidR="00754886" w:rsidRPr="001F1DC5" w:rsidRDefault="00754886" w:rsidP="00754886">
      <w:pPr>
        <w:pStyle w:val="Contractstyle"/>
        <w:rPr>
          <w:lang w:val="nb-NO"/>
        </w:rPr>
      </w:pPr>
    </w:p>
    <w:p w14:paraId="0AD6B260" w14:textId="7827ED81" w:rsidR="00754886" w:rsidRPr="00714532" w:rsidRDefault="00754886" w:rsidP="00754886">
      <w:pPr>
        <w:pStyle w:val="Overskrift2"/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4"/>
        <w:gridCol w:w="3300"/>
        <w:gridCol w:w="3250"/>
      </w:tblGrid>
      <w:tr w:rsidR="00754886" w:rsidRPr="00754886" w14:paraId="2A2AD578" w14:textId="77777777" w:rsidTr="00754886">
        <w:tc>
          <w:tcPr>
            <w:tcW w:w="714" w:type="dxa"/>
            <w:shd w:val="clear" w:color="auto" w:fill="D9D9D9"/>
          </w:tcPr>
          <w:p w14:paraId="6985C358" w14:textId="4AF2A98E" w:rsidR="00754886" w:rsidRPr="00036475" w:rsidRDefault="00754886" w:rsidP="00754886">
            <w:pPr>
              <w:pStyle w:val="Contractstyle"/>
              <w:ind w:left="0"/>
              <w:rPr>
                <w:b/>
                <w:bCs/>
              </w:rPr>
            </w:pPr>
          </w:p>
        </w:tc>
        <w:tc>
          <w:tcPr>
            <w:tcW w:w="3300" w:type="dxa"/>
            <w:shd w:val="clear" w:color="auto" w:fill="D9D9D9"/>
          </w:tcPr>
          <w:p w14:paraId="4BA40932" w14:textId="56F2F50C" w:rsidR="00754886" w:rsidRPr="003A2FAC" w:rsidRDefault="00754886" w:rsidP="00754886">
            <w:pPr>
              <w:pStyle w:val="Contractstyle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Beskrivelse</w:t>
            </w:r>
          </w:p>
        </w:tc>
        <w:tc>
          <w:tcPr>
            <w:tcW w:w="3250" w:type="dxa"/>
            <w:shd w:val="clear" w:color="auto" w:fill="D9D9D9"/>
          </w:tcPr>
          <w:p w14:paraId="6F019129" w14:textId="79F99DCE" w:rsidR="00754886" w:rsidRPr="00754886" w:rsidRDefault="00C32738" w:rsidP="00C32738">
            <w:pPr>
              <w:pStyle w:val="Contractstyle"/>
              <w:ind w:left="0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Enhetspris</w:t>
            </w:r>
            <w:r w:rsidR="00754886" w:rsidRPr="00754886">
              <w:rPr>
                <w:b/>
                <w:bCs/>
                <w:lang w:val="nb-NO"/>
              </w:rPr>
              <w:t xml:space="preserve"> </w:t>
            </w:r>
            <w:r w:rsidR="00754886">
              <w:rPr>
                <w:b/>
                <w:bCs/>
                <w:lang w:val="nb-NO"/>
              </w:rPr>
              <w:t>i</w:t>
            </w:r>
            <w:r w:rsidR="00754886" w:rsidRPr="00754886">
              <w:rPr>
                <w:b/>
                <w:bCs/>
                <w:lang w:val="nb-NO"/>
              </w:rPr>
              <w:t xml:space="preserve"> NOK eks. </w:t>
            </w:r>
            <w:r w:rsidR="00754886">
              <w:rPr>
                <w:b/>
                <w:bCs/>
                <w:lang w:val="nb-NO"/>
              </w:rPr>
              <w:t>mva.</w:t>
            </w:r>
          </w:p>
        </w:tc>
      </w:tr>
      <w:tr w:rsidR="00754886" w:rsidRPr="00754886" w14:paraId="4A58A3A3" w14:textId="77777777" w:rsidTr="00754886">
        <w:tc>
          <w:tcPr>
            <w:tcW w:w="714" w:type="dxa"/>
          </w:tcPr>
          <w:p w14:paraId="082BF737" w14:textId="77777777" w:rsidR="00754886" w:rsidRPr="00754886" w:rsidRDefault="00754886" w:rsidP="00754886">
            <w:pPr>
              <w:pStyle w:val="Contractstyle"/>
              <w:ind w:left="0"/>
              <w:rPr>
                <w:color w:val="FF0000"/>
                <w:lang w:val="nb-NO"/>
              </w:rPr>
            </w:pPr>
          </w:p>
        </w:tc>
        <w:tc>
          <w:tcPr>
            <w:tcW w:w="3300" w:type="dxa"/>
          </w:tcPr>
          <w:p w14:paraId="19B7BFB7" w14:textId="05405279" w:rsidR="00754886" w:rsidRPr="00754886" w:rsidRDefault="00754886" w:rsidP="00C32738">
            <w:pPr>
              <w:pStyle w:val="Contractstyle"/>
              <w:ind w:left="0"/>
              <w:rPr>
                <w:lang w:val="nb-NO"/>
              </w:rPr>
            </w:pPr>
            <w:r w:rsidRPr="00754886">
              <w:rPr>
                <w:lang w:val="nb-NO"/>
              </w:rPr>
              <w:t>Brukerkurs</w:t>
            </w:r>
            <w:r w:rsidR="00C32738">
              <w:rPr>
                <w:lang w:val="nb-NO"/>
              </w:rPr>
              <w:t>,</w:t>
            </w:r>
            <w:r w:rsidRPr="00754886">
              <w:rPr>
                <w:lang w:val="nb-NO"/>
              </w:rPr>
              <w:t xml:space="preserve"> rep</w:t>
            </w:r>
            <w:r w:rsidR="00C32738">
              <w:rPr>
                <w:lang w:val="nb-NO"/>
              </w:rPr>
              <w:t>e</w:t>
            </w:r>
            <w:r w:rsidRPr="00754886">
              <w:rPr>
                <w:lang w:val="nb-NO"/>
              </w:rPr>
              <w:t xml:space="preserve">tisjon </w:t>
            </w:r>
          </w:p>
        </w:tc>
        <w:tc>
          <w:tcPr>
            <w:tcW w:w="3250" w:type="dxa"/>
          </w:tcPr>
          <w:p w14:paraId="394294F1" w14:textId="77777777" w:rsidR="00754886" w:rsidRPr="00754886" w:rsidRDefault="00754886" w:rsidP="00754886">
            <w:pPr>
              <w:pStyle w:val="Contractstyle"/>
              <w:ind w:left="0"/>
              <w:rPr>
                <w:lang w:val="nb-NO"/>
              </w:rPr>
            </w:pPr>
          </w:p>
        </w:tc>
      </w:tr>
      <w:tr w:rsidR="00112914" w:rsidRPr="00754886" w14:paraId="3C018452" w14:textId="77777777" w:rsidTr="00754886">
        <w:tc>
          <w:tcPr>
            <w:tcW w:w="714" w:type="dxa"/>
          </w:tcPr>
          <w:p w14:paraId="2C1D0CCC" w14:textId="77777777" w:rsidR="00112914" w:rsidRPr="00754886" w:rsidRDefault="00112914" w:rsidP="00754886">
            <w:pPr>
              <w:pStyle w:val="Contractstyle"/>
              <w:ind w:left="0"/>
              <w:rPr>
                <w:color w:val="FF0000"/>
                <w:lang w:val="nb-NO"/>
              </w:rPr>
            </w:pPr>
          </w:p>
        </w:tc>
        <w:tc>
          <w:tcPr>
            <w:tcW w:w="3300" w:type="dxa"/>
          </w:tcPr>
          <w:p w14:paraId="7180BDE8" w14:textId="2F532AFD" w:rsidR="00112914" w:rsidRPr="00754886" w:rsidRDefault="00112914" w:rsidP="00112914">
            <w:pPr>
              <w:pStyle w:val="Contractstyle"/>
              <w:ind w:left="0"/>
              <w:rPr>
                <w:lang w:val="nb-NO"/>
              </w:rPr>
            </w:pPr>
            <w:r>
              <w:rPr>
                <w:lang w:val="nb-NO"/>
              </w:rPr>
              <w:t>Servicekurs teknisk forsvars-personell eller ekstern servicepart</w:t>
            </w:r>
          </w:p>
        </w:tc>
        <w:tc>
          <w:tcPr>
            <w:tcW w:w="3250" w:type="dxa"/>
          </w:tcPr>
          <w:p w14:paraId="73025847" w14:textId="77777777" w:rsidR="00112914" w:rsidRPr="00754886" w:rsidRDefault="00112914" w:rsidP="00754886">
            <w:pPr>
              <w:pStyle w:val="Contractstyle"/>
              <w:ind w:left="0"/>
              <w:rPr>
                <w:lang w:val="nb-NO"/>
              </w:rPr>
            </w:pPr>
          </w:p>
        </w:tc>
      </w:tr>
    </w:tbl>
    <w:p w14:paraId="25342CB9" w14:textId="77777777" w:rsidR="00754886" w:rsidRPr="00706878" w:rsidRDefault="00754886" w:rsidP="000070CE">
      <w:pPr>
        <w:rPr>
          <w:rFonts w:asciiTheme="minorHAnsi" w:hAnsiTheme="minorHAnsi"/>
        </w:rPr>
      </w:pPr>
      <w:bookmarkStart w:id="8" w:name="_GoBack"/>
      <w:bookmarkEnd w:id="8"/>
    </w:p>
    <w:sectPr w:rsidR="00754886" w:rsidRPr="00706878" w:rsidSect="003628D1">
      <w:headerReference w:type="default" r:id="rId15"/>
      <w:footerReference w:type="default" r:id="rId1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D9D2D2" w14:textId="77777777" w:rsidR="00C32738" w:rsidRDefault="00C32738" w:rsidP="00D7129D">
      <w:r>
        <w:separator/>
      </w:r>
    </w:p>
  </w:endnote>
  <w:endnote w:type="continuationSeparator" w:id="0">
    <w:p w14:paraId="50449A31" w14:textId="77777777" w:rsidR="00C32738" w:rsidRDefault="00C32738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Corbel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479708" w14:textId="616ED15E" w:rsidR="00C32738" w:rsidRPr="00D37935" w:rsidRDefault="00C32738" w:rsidP="00CF6124">
    <w:pPr>
      <w:pStyle w:val="Topptekst"/>
      <w:pBdr>
        <w:bottom w:val="single" w:sz="6" w:space="0" w:color="auto"/>
      </w:pBdr>
      <w:tabs>
        <w:tab w:val="right" w:pos="14034"/>
      </w:tabs>
      <w:rPr>
        <w:rFonts w:ascii="Times New Roman" w:hAnsi="Times New Roman"/>
        <w:b/>
        <w:sz w:val="18"/>
        <w:szCs w:val="18"/>
      </w:rPr>
    </w:pPr>
    <w:r>
      <w:rPr>
        <w:rFonts w:ascii="Myriad Pro" w:hAnsi="Myriad Pro"/>
        <w:sz w:val="18"/>
        <w:szCs w:val="18"/>
      </w:rPr>
      <w:t xml:space="preserve">100811 </w:t>
    </w:r>
    <w:r w:rsidRPr="0039709F">
      <w:rPr>
        <w:rFonts w:ascii="Myriad Pro" w:hAnsi="Myriad Pro"/>
        <w:sz w:val="18"/>
        <w:szCs w:val="18"/>
      </w:rPr>
      <w:t>Leveranse</w:t>
    </w:r>
    <w:r>
      <w:rPr>
        <w:rFonts w:ascii="Myriad Pro" w:hAnsi="Myriad Pro"/>
        <w:sz w:val="18"/>
        <w:szCs w:val="18"/>
      </w:rPr>
      <w:t xml:space="preserve"> tannlegeuniter og autoklaver</w:t>
    </w:r>
    <w:r>
      <w:rPr>
        <w:rFonts w:ascii="Myriad Pro" w:hAnsi="Myriad Pro"/>
        <w:sz w:val="18"/>
        <w:szCs w:val="18"/>
      </w:rPr>
      <w:tab/>
      <w:t>Vedlegg 1 -Tilbudsbrev</w:t>
    </w:r>
    <w:r w:rsidRPr="00937217">
      <w:rPr>
        <w:rFonts w:ascii="Times New Roman" w:hAnsi="Times New Roman"/>
        <w:sz w:val="18"/>
        <w:szCs w:val="18"/>
      </w:rPr>
      <w:tab/>
    </w:r>
    <w:r w:rsidRPr="0030520D">
      <w:rPr>
        <w:rFonts w:ascii="Myriad Pro" w:hAnsi="Myriad Pro"/>
        <w:sz w:val="18"/>
        <w:szCs w:val="18"/>
      </w:rPr>
      <w:t xml:space="preserve">Side </w:t>
    </w:r>
    <w:r w:rsidRPr="0030520D">
      <w:rPr>
        <w:rStyle w:val="Sidetall"/>
        <w:rFonts w:ascii="Myriad Pro" w:hAnsi="Myriad Pro"/>
        <w:b/>
        <w:sz w:val="18"/>
        <w:szCs w:val="18"/>
      </w:rPr>
      <w:fldChar w:fldCharType="begin"/>
    </w:r>
    <w:r w:rsidRPr="0030520D">
      <w:rPr>
        <w:rStyle w:val="Sidetall"/>
        <w:rFonts w:ascii="Myriad Pro" w:hAnsi="Myriad Pro"/>
        <w:sz w:val="18"/>
        <w:szCs w:val="18"/>
      </w:rPr>
      <w:instrText xml:space="preserve"> PAGE </w:instrText>
    </w:r>
    <w:r w:rsidRPr="0030520D">
      <w:rPr>
        <w:rStyle w:val="Sidetall"/>
        <w:rFonts w:ascii="Myriad Pro" w:hAnsi="Myriad Pro"/>
        <w:b/>
        <w:sz w:val="18"/>
        <w:szCs w:val="18"/>
      </w:rPr>
      <w:fldChar w:fldCharType="separate"/>
    </w:r>
    <w:r w:rsidR="00B346B2">
      <w:rPr>
        <w:rStyle w:val="Sidetall"/>
        <w:rFonts w:ascii="Myriad Pro" w:hAnsi="Myriad Pro"/>
        <w:noProof/>
        <w:sz w:val="18"/>
        <w:szCs w:val="18"/>
      </w:rPr>
      <w:t>3</w:t>
    </w:r>
    <w:r w:rsidRPr="0030520D">
      <w:rPr>
        <w:rStyle w:val="Sidetall"/>
        <w:rFonts w:ascii="Myriad Pro" w:hAnsi="Myriad Pro"/>
        <w:b/>
        <w:sz w:val="18"/>
        <w:szCs w:val="18"/>
      </w:rPr>
      <w:fldChar w:fldCharType="end"/>
    </w:r>
    <w:r w:rsidRPr="0030520D">
      <w:rPr>
        <w:rStyle w:val="Sidetall"/>
        <w:rFonts w:ascii="Myriad Pro" w:hAnsi="Myriad Pro"/>
        <w:sz w:val="18"/>
        <w:szCs w:val="18"/>
      </w:rPr>
      <w:t xml:space="preserve"> av </w:t>
    </w:r>
    <w:r w:rsidRPr="0030520D">
      <w:rPr>
        <w:rStyle w:val="Sidetall"/>
        <w:rFonts w:ascii="Myriad Pro" w:hAnsi="Myriad Pro"/>
        <w:b/>
        <w:sz w:val="18"/>
        <w:szCs w:val="18"/>
      </w:rPr>
      <w:fldChar w:fldCharType="begin"/>
    </w:r>
    <w:r w:rsidRPr="0030520D">
      <w:rPr>
        <w:rStyle w:val="Sidetall"/>
        <w:rFonts w:ascii="Myriad Pro" w:hAnsi="Myriad Pro"/>
        <w:sz w:val="18"/>
        <w:szCs w:val="18"/>
      </w:rPr>
      <w:instrText xml:space="preserve"> numpages </w:instrText>
    </w:r>
    <w:r w:rsidRPr="0030520D">
      <w:rPr>
        <w:rStyle w:val="Sidetall"/>
        <w:rFonts w:ascii="Myriad Pro" w:hAnsi="Myriad Pro"/>
        <w:b/>
        <w:sz w:val="18"/>
        <w:szCs w:val="18"/>
      </w:rPr>
      <w:fldChar w:fldCharType="separate"/>
    </w:r>
    <w:r w:rsidR="00B346B2">
      <w:rPr>
        <w:rStyle w:val="Sidetall"/>
        <w:rFonts w:ascii="Myriad Pro" w:hAnsi="Myriad Pro"/>
        <w:noProof/>
        <w:sz w:val="18"/>
        <w:szCs w:val="18"/>
      </w:rPr>
      <w:t>3</w:t>
    </w:r>
    <w:r w:rsidRPr="0030520D">
      <w:rPr>
        <w:rStyle w:val="Sidetall"/>
        <w:rFonts w:ascii="Myriad Pro" w:hAnsi="Myriad Pro"/>
        <w:b/>
        <w:sz w:val="18"/>
        <w:szCs w:val="18"/>
      </w:rPr>
      <w:fldChar w:fldCharType="end"/>
    </w:r>
  </w:p>
  <w:p w14:paraId="7C567018" w14:textId="77777777" w:rsidR="00C32738" w:rsidRDefault="00C32738" w:rsidP="00237FDF">
    <w:pPr>
      <w:pStyle w:val="Bunntekst"/>
      <w:pBdr>
        <w:top w:val="single" w:sz="4" w:space="1" w:color="auto"/>
      </w:pBdr>
      <w:jc w:val="center"/>
      <w:rPr>
        <w:rFonts w:asciiTheme="minorHAnsi" w:hAnsiTheme="minorHAnsi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EADF18" w14:textId="77777777" w:rsidR="00C32738" w:rsidRDefault="00C32738" w:rsidP="00D7129D">
      <w:r>
        <w:separator/>
      </w:r>
    </w:p>
  </w:footnote>
  <w:footnote w:type="continuationSeparator" w:id="0">
    <w:p w14:paraId="666188A3" w14:textId="77777777" w:rsidR="00C32738" w:rsidRDefault="00C32738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2E5A79" w14:textId="77777777" w:rsidR="00C32738" w:rsidRDefault="00C32738" w:rsidP="00E635FA">
    <w:pPr>
      <w:jc w:val="center"/>
      <w:rPr>
        <w:rFonts w:asciiTheme="majorHAnsi" w:hAnsiTheme="majorHAnsi"/>
        <w:b/>
        <w:spacing w:val="-10"/>
        <w:sz w:val="22"/>
        <w:szCs w:val="26"/>
      </w:rPr>
    </w:pPr>
    <w:r w:rsidRPr="00502D7B">
      <w:rPr>
        <w:rFonts w:asciiTheme="majorHAnsi" w:hAnsiTheme="majorHAnsi"/>
        <w:b/>
        <w:spacing w:val="-10"/>
        <w:sz w:val="22"/>
        <w:szCs w:val="26"/>
      </w:rPr>
      <w:t>FORSVARSMATERIELL</w:t>
    </w:r>
  </w:p>
  <w:p w14:paraId="64C715A9" w14:textId="52A9878B" w:rsidR="00C32738" w:rsidRDefault="00C32738">
    <w:pPr>
      <w:pStyle w:val="Topptekst"/>
    </w:pPr>
    <w:r>
      <w:t>Vedlegg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47E36"/>
    <w:multiLevelType w:val="hybridMultilevel"/>
    <w:tmpl w:val="6E066E4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F00E67"/>
    <w:multiLevelType w:val="hybridMultilevel"/>
    <w:tmpl w:val="81227F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9D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0CE"/>
    <w:rsid w:val="00007E02"/>
    <w:rsid w:val="000106BC"/>
    <w:rsid w:val="00013692"/>
    <w:rsid w:val="00014478"/>
    <w:rsid w:val="00014C87"/>
    <w:rsid w:val="0001649A"/>
    <w:rsid w:val="00016626"/>
    <w:rsid w:val="00016889"/>
    <w:rsid w:val="00016B94"/>
    <w:rsid w:val="00017457"/>
    <w:rsid w:val="000179A6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5C4D"/>
    <w:rsid w:val="0002659F"/>
    <w:rsid w:val="000272E7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1DC3"/>
    <w:rsid w:val="00063704"/>
    <w:rsid w:val="000642F6"/>
    <w:rsid w:val="00066652"/>
    <w:rsid w:val="000669DA"/>
    <w:rsid w:val="00066BB1"/>
    <w:rsid w:val="00067DEF"/>
    <w:rsid w:val="00070530"/>
    <w:rsid w:val="00070EC9"/>
    <w:rsid w:val="00071ACC"/>
    <w:rsid w:val="000729D8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02D8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EAE"/>
    <w:rsid w:val="000C1F72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66FE"/>
    <w:rsid w:val="00106E81"/>
    <w:rsid w:val="00110BDF"/>
    <w:rsid w:val="00111E72"/>
    <w:rsid w:val="00111EB0"/>
    <w:rsid w:val="001120B6"/>
    <w:rsid w:val="00112914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F70"/>
    <w:rsid w:val="001214E7"/>
    <w:rsid w:val="00121515"/>
    <w:rsid w:val="001218B3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0BE4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67BA3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3152"/>
    <w:rsid w:val="001947CA"/>
    <w:rsid w:val="00194D2B"/>
    <w:rsid w:val="001963B9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5474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1DC5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4757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374A"/>
    <w:rsid w:val="00223861"/>
    <w:rsid w:val="002244D9"/>
    <w:rsid w:val="00225DA8"/>
    <w:rsid w:val="002262FE"/>
    <w:rsid w:val="002301B5"/>
    <w:rsid w:val="00230C68"/>
    <w:rsid w:val="00232690"/>
    <w:rsid w:val="00232B70"/>
    <w:rsid w:val="002342AA"/>
    <w:rsid w:val="00234ADA"/>
    <w:rsid w:val="00236CDF"/>
    <w:rsid w:val="00237FDF"/>
    <w:rsid w:val="002401D7"/>
    <w:rsid w:val="00241D78"/>
    <w:rsid w:val="00241ED9"/>
    <w:rsid w:val="0024303E"/>
    <w:rsid w:val="002435C9"/>
    <w:rsid w:val="00245C0A"/>
    <w:rsid w:val="00247091"/>
    <w:rsid w:val="0024718B"/>
    <w:rsid w:val="00247F67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5D"/>
    <w:rsid w:val="002958F7"/>
    <w:rsid w:val="00295A70"/>
    <w:rsid w:val="002A0735"/>
    <w:rsid w:val="002A1E08"/>
    <w:rsid w:val="002A2726"/>
    <w:rsid w:val="002A289B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595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66E5"/>
    <w:rsid w:val="002E75CD"/>
    <w:rsid w:val="002E7C2A"/>
    <w:rsid w:val="002F0643"/>
    <w:rsid w:val="002F3037"/>
    <w:rsid w:val="002F52B8"/>
    <w:rsid w:val="00301593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7589"/>
    <w:rsid w:val="00317D60"/>
    <w:rsid w:val="003206CF"/>
    <w:rsid w:val="00321BD8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134A"/>
    <w:rsid w:val="00332407"/>
    <w:rsid w:val="00333459"/>
    <w:rsid w:val="003336E0"/>
    <w:rsid w:val="00333B34"/>
    <w:rsid w:val="00334172"/>
    <w:rsid w:val="003346F5"/>
    <w:rsid w:val="0033470F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1DB"/>
    <w:rsid w:val="00346717"/>
    <w:rsid w:val="00346D64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03A"/>
    <w:rsid w:val="00385EAF"/>
    <w:rsid w:val="0038686A"/>
    <w:rsid w:val="00391A8E"/>
    <w:rsid w:val="00391A90"/>
    <w:rsid w:val="00391DA1"/>
    <w:rsid w:val="0039598A"/>
    <w:rsid w:val="003A18A9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C0A36"/>
    <w:rsid w:val="003C13AE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AAE"/>
    <w:rsid w:val="00433D0B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A09"/>
    <w:rsid w:val="00462B34"/>
    <w:rsid w:val="00462E5A"/>
    <w:rsid w:val="00463EBC"/>
    <w:rsid w:val="004641B5"/>
    <w:rsid w:val="00464843"/>
    <w:rsid w:val="0046558C"/>
    <w:rsid w:val="004655AF"/>
    <w:rsid w:val="004667B3"/>
    <w:rsid w:val="00466A75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253E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3541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474E"/>
    <w:rsid w:val="004D6CB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1FA0"/>
    <w:rsid w:val="005132E9"/>
    <w:rsid w:val="00514047"/>
    <w:rsid w:val="005148BA"/>
    <w:rsid w:val="005149DD"/>
    <w:rsid w:val="005155EB"/>
    <w:rsid w:val="00515D1C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043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5E4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B3B"/>
    <w:rsid w:val="00591CF0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5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29E"/>
    <w:rsid w:val="005E5830"/>
    <w:rsid w:val="005E5871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4F2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06BB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439B"/>
    <w:rsid w:val="006764D7"/>
    <w:rsid w:val="00676AA4"/>
    <w:rsid w:val="00680684"/>
    <w:rsid w:val="006809F9"/>
    <w:rsid w:val="0068116E"/>
    <w:rsid w:val="006825A4"/>
    <w:rsid w:val="00682E77"/>
    <w:rsid w:val="00683D4E"/>
    <w:rsid w:val="00683DF4"/>
    <w:rsid w:val="00684115"/>
    <w:rsid w:val="00684843"/>
    <w:rsid w:val="0069234E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217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7E54"/>
    <w:rsid w:val="007004B8"/>
    <w:rsid w:val="0070187A"/>
    <w:rsid w:val="007019FE"/>
    <w:rsid w:val="00701C8C"/>
    <w:rsid w:val="00702105"/>
    <w:rsid w:val="007024EC"/>
    <w:rsid w:val="007038A4"/>
    <w:rsid w:val="00704581"/>
    <w:rsid w:val="00704EC0"/>
    <w:rsid w:val="00705426"/>
    <w:rsid w:val="007067E9"/>
    <w:rsid w:val="00706878"/>
    <w:rsid w:val="007071C3"/>
    <w:rsid w:val="00707BB4"/>
    <w:rsid w:val="00710071"/>
    <w:rsid w:val="0071015C"/>
    <w:rsid w:val="00710AF2"/>
    <w:rsid w:val="007116B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EF2"/>
    <w:rsid w:val="0072604F"/>
    <w:rsid w:val="00726788"/>
    <w:rsid w:val="00726F3F"/>
    <w:rsid w:val="007339A0"/>
    <w:rsid w:val="00733A1F"/>
    <w:rsid w:val="00733AFA"/>
    <w:rsid w:val="007363D0"/>
    <w:rsid w:val="00736EBF"/>
    <w:rsid w:val="00740382"/>
    <w:rsid w:val="0074083B"/>
    <w:rsid w:val="00740E8B"/>
    <w:rsid w:val="007415BD"/>
    <w:rsid w:val="00742360"/>
    <w:rsid w:val="00743EE5"/>
    <w:rsid w:val="00743F1F"/>
    <w:rsid w:val="00745990"/>
    <w:rsid w:val="00745DCE"/>
    <w:rsid w:val="00745E3D"/>
    <w:rsid w:val="00746073"/>
    <w:rsid w:val="00747F8D"/>
    <w:rsid w:val="00752BE0"/>
    <w:rsid w:val="007535DF"/>
    <w:rsid w:val="00754298"/>
    <w:rsid w:val="00754886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1F4B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662B"/>
    <w:rsid w:val="00816995"/>
    <w:rsid w:val="00817144"/>
    <w:rsid w:val="00817AD5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5BFA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E30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E7BC7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5E86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A7E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94D"/>
    <w:rsid w:val="009B0DE7"/>
    <w:rsid w:val="009B2143"/>
    <w:rsid w:val="009B30B0"/>
    <w:rsid w:val="009B34CC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D7B37"/>
    <w:rsid w:val="009E0803"/>
    <w:rsid w:val="009E123B"/>
    <w:rsid w:val="009E2450"/>
    <w:rsid w:val="009E262E"/>
    <w:rsid w:val="009E2EB6"/>
    <w:rsid w:val="009E3563"/>
    <w:rsid w:val="009E4ECB"/>
    <w:rsid w:val="009E5597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6831"/>
    <w:rsid w:val="00A1743A"/>
    <w:rsid w:val="00A17463"/>
    <w:rsid w:val="00A200EF"/>
    <w:rsid w:val="00A213A2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0F19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6E03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6B2"/>
    <w:rsid w:val="00B34F57"/>
    <w:rsid w:val="00B352BA"/>
    <w:rsid w:val="00B35579"/>
    <w:rsid w:val="00B357A5"/>
    <w:rsid w:val="00B35DB3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431E"/>
    <w:rsid w:val="00B94C8E"/>
    <w:rsid w:val="00B94E45"/>
    <w:rsid w:val="00B9558F"/>
    <w:rsid w:val="00B95CD1"/>
    <w:rsid w:val="00B97377"/>
    <w:rsid w:val="00B97AD3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66D"/>
    <w:rsid w:val="00BE4935"/>
    <w:rsid w:val="00BE4967"/>
    <w:rsid w:val="00BE5F25"/>
    <w:rsid w:val="00BE6426"/>
    <w:rsid w:val="00BE65E7"/>
    <w:rsid w:val="00BE6825"/>
    <w:rsid w:val="00BE79F1"/>
    <w:rsid w:val="00BF0022"/>
    <w:rsid w:val="00BF0ED3"/>
    <w:rsid w:val="00BF3538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27426"/>
    <w:rsid w:val="00C306F7"/>
    <w:rsid w:val="00C30F95"/>
    <w:rsid w:val="00C31E68"/>
    <w:rsid w:val="00C32738"/>
    <w:rsid w:val="00C32A7A"/>
    <w:rsid w:val="00C34A86"/>
    <w:rsid w:val="00C34B75"/>
    <w:rsid w:val="00C35E6B"/>
    <w:rsid w:val="00C36F22"/>
    <w:rsid w:val="00C4251D"/>
    <w:rsid w:val="00C43D1A"/>
    <w:rsid w:val="00C44885"/>
    <w:rsid w:val="00C44C02"/>
    <w:rsid w:val="00C46139"/>
    <w:rsid w:val="00C50F17"/>
    <w:rsid w:val="00C52EDE"/>
    <w:rsid w:val="00C53A87"/>
    <w:rsid w:val="00C53B6E"/>
    <w:rsid w:val="00C54FB3"/>
    <w:rsid w:val="00C554F8"/>
    <w:rsid w:val="00C56A3F"/>
    <w:rsid w:val="00C56C87"/>
    <w:rsid w:val="00C5777E"/>
    <w:rsid w:val="00C60D61"/>
    <w:rsid w:val="00C61329"/>
    <w:rsid w:val="00C62BAD"/>
    <w:rsid w:val="00C62C78"/>
    <w:rsid w:val="00C64275"/>
    <w:rsid w:val="00C6543D"/>
    <w:rsid w:val="00C6625E"/>
    <w:rsid w:val="00C66604"/>
    <w:rsid w:val="00C66C47"/>
    <w:rsid w:val="00C67282"/>
    <w:rsid w:val="00C678E9"/>
    <w:rsid w:val="00C70185"/>
    <w:rsid w:val="00C70787"/>
    <w:rsid w:val="00C709B0"/>
    <w:rsid w:val="00C71306"/>
    <w:rsid w:val="00C721DC"/>
    <w:rsid w:val="00C72DBD"/>
    <w:rsid w:val="00C72DD2"/>
    <w:rsid w:val="00C73537"/>
    <w:rsid w:val="00C759C8"/>
    <w:rsid w:val="00C777D1"/>
    <w:rsid w:val="00C779AB"/>
    <w:rsid w:val="00C77A63"/>
    <w:rsid w:val="00C77E5A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87243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D01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B46FB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2308"/>
    <w:rsid w:val="00CE373F"/>
    <w:rsid w:val="00CE4362"/>
    <w:rsid w:val="00CE4792"/>
    <w:rsid w:val="00CE5E41"/>
    <w:rsid w:val="00CF13E5"/>
    <w:rsid w:val="00CF1F98"/>
    <w:rsid w:val="00CF23D2"/>
    <w:rsid w:val="00CF2C0F"/>
    <w:rsid w:val="00CF3307"/>
    <w:rsid w:val="00CF350E"/>
    <w:rsid w:val="00CF5755"/>
    <w:rsid w:val="00CF6124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487B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48D7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0D4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4EA4"/>
    <w:rsid w:val="00DC5915"/>
    <w:rsid w:val="00DC5C6A"/>
    <w:rsid w:val="00DC5F22"/>
    <w:rsid w:val="00DC789C"/>
    <w:rsid w:val="00DD0D71"/>
    <w:rsid w:val="00DD1443"/>
    <w:rsid w:val="00DD1E36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99"/>
    <w:rsid w:val="00E15546"/>
    <w:rsid w:val="00E15809"/>
    <w:rsid w:val="00E17C30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27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35FA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2364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30D0"/>
    <w:rsid w:val="00EA4465"/>
    <w:rsid w:val="00EA4B32"/>
    <w:rsid w:val="00EA4F5F"/>
    <w:rsid w:val="00EA7909"/>
    <w:rsid w:val="00EB3201"/>
    <w:rsid w:val="00EB3330"/>
    <w:rsid w:val="00EB359D"/>
    <w:rsid w:val="00EB3E50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41E4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10C0"/>
    <w:rsid w:val="00F72AE8"/>
    <w:rsid w:val="00F73D4D"/>
    <w:rsid w:val="00F74CA8"/>
    <w:rsid w:val="00F75F43"/>
    <w:rsid w:val="00F760DC"/>
    <w:rsid w:val="00F76B73"/>
    <w:rsid w:val="00F77493"/>
    <w:rsid w:val="00F77C4B"/>
    <w:rsid w:val="00F802A7"/>
    <w:rsid w:val="00F80DE4"/>
    <w:rsid w:val="00F832BE"/>
    <w:rsid w:val="00F836F8"/>
    <w:rsid w:val="00F84CDA"/>
    <w:rsid w:val="00F84E9E"/>
    <w:rsid w:val="00F86004"/>
    <w:rsid w:val="00F866CC"/>
    <w:rsid w:val="00F870D4"/>
    <w:rsid w:val="00F876F8"/>
    <w:rsid w:val="00F904BE"/>
    <w:rsid w:val="00F90527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04A37F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aliases w:val="h2,l2,list + change bar,2,H2dex,H2,H21,T2,X,Req 2,X.X,sub-sect,21,sub-sect1,heading 2,22,sub-sect2,211,sub-sect11,heading 21,23,sub-sect3,212,sub-sect12,heading 22,24,sub-sect4,213,sub-sect13,heading 23,25,sub-sect5,214,sub-sect14,h"/>
    <w:basedOn w:val="Normal"/>
    <w:next w:val="Normal"/>
    <w:link w:val="Overskrift2Tegn"/>
    <w:unhideWhenUsed/>
    <w:qFormat/>
    <w:rsid w:val="0070687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2E66E5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5B150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B150F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B150F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B150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B150F"/>
    <w:rPr>
      <w:rFonts w:ascii="Arial" w:eastAsia="Times New Roman" w:hAnsi="Arial"/>
      <w:b/>
      <w:bCs/>
      <w:lang w:val="nb-NO" w:eastAsia="nb-NO"/>
    </w:rPr>
  </w:style>
  <w:style w:type="character" w:customStyle="1" w:styleId="Overskrift2Tegn">
    <w:name w:val="Overskrift 2 Tegn"/>
    <w:aliases w:val="h2 Tegn,l2 Tegn,list + change bar Tegn,2 Tegn,H2dex Tegn,H2 Tegn,H21 Tegn,T2 Tegn,X Tegn,Req 2 Tegn,X.X Tegn,sub-sect Tegn,21 Tegn,sub-sect1 Tegn,heading 2 Tegn,22 Tegn,sub-sect2 Tegn,211 Tegn,sub-sect11 Tegn,heading 21 Tegn,23 Tegn"/>
    <w:basedOn w:val="Standardskriftforavsnitt"/>
    <w:link w:val="Overskrift2"/>
    <w:rsid w:val="007068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nb-NO" w:eastAsia="en-US"/>
    </w:rPr>
  </w:style>
  <w:style w:type="paragraph" w:customStyle="1" w:styleId="Contractstyle">
    <w:name w:val="Contractstyle"/>
    <w:link w:val="ContractstyleTegn"/>
    <w:rsid w:val="00754886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/>
      <w:sz w:val="22"/>
      <w:lang w:val="en-GB" w:eastAsia="en-US"/>
    </w:rPr>
  </w:style>
  <w:style w:type="character" w:customStyle="1" w:styleId="ContractstyleTegn">
    <w:name w:val="Contractstyle Tegn"/>
    <w:link w:val="Contractstyle"/>
    <w:rsid w:val="00754886"/>
    <w:rPr>
      <w:rFonts w:ascii="Times New Roman" w:eastAsia="Times New Roman" w:hAnsi="Times New Roman"/>
      <w:sz w:val="22"/>
      <w:lang w:val="en-GB" w:eastAsia="en-US"/>
    </w:rPr>
  </w:style>
  <w:style w:type="character" w:styleId="Sidetall">
    <w:name w:val="page number"/>
    <w:rsid w:val="00CF6124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aliases w:val="h2,l2,list + change bar,2,H2dex,H2,H21,T2,X,Req 2,X.X,sub-sect,21,sub-sect1,heading 2,22,sub-sect2,211,sub-sect11,heading 21,23,sub-sect3,212,sub-sect12,heading 22,24,sub-sect4,213,sub-sect13,heading 23,25,sub-sect5,214,sub-sect14,h"/>
    <w:basedOn w:val="Normal"/>
    <w:next w:val="Normal"/>
    <w:link w:val="Overskrift2Tegn"/>
    <w:unhideWhenUsed/>
    <w:qFormat/>
    <w:rsid w:val="0070687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2E66E5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5B150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B150F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B150F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B150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B150F"/>
    <w:rPr>
      <w:rFonts w:ascii="Arial" w:eastAsia="Times New Roman" w:hAnsi="Arial"/>
      <w:b/>
      <w:bCs/>
      <w:lang w:val="nb-NO" w:eastAsia="nb-NO"/>
    </w:rPr>
  </w:style>
  <w:style w:type="character" w:customStyle="1" w:styleId="Overskrift2Tegn">
    <w:name w:val="Overskrift 2 Tegn"/>
    <w:aliases w:val="h2 Tegn,l2 Tegn,list + change bar Tegn,2 Tegn,H2dex Tegn,H2 Tegn,H21 Tegn,T2 Tegn,X Tegn,Req 2 Tegn,X.X Tegn,sub-sect Tegn,21 Tegn,sub-sect1 Tegn,heading 2 Tegn,22 Tegn,sub-sect2 Tegn,211 Tegn,sub-sect11 Tegn,heading 21 Tegn,23 Tegn"/>
    <w:basedOn w:val="Standardskriftforavsnitt"/>
    <w:link w:val="Overskrift2"/>
    <w:rsid w:val="007068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nb-NO" w:eastAsia="en-US"/>
    </w:rPr>
  </w:style>
  <w:style w:type="paragraph" w:customStyle="1" w:styleId="Contractstyle">
    <w:name w:val="Contractstyle"/>
    <w:link w:val="ContractstyleTegn"/>
    <w:rsid w:val="00754886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/>
      <w:sz w:val="22"/>
      <w:lang w:val="en-GB" w:eastAsia="en-US"/>
    </w:rPr>
  </w:style>
  <w:style w:type="character" w:customStyle="1" w:styleId="ContractstyleTegn">
    <w:name w:val="Contractstyle Tegn"/>
    <w:link w:val="Contractstyle"/>
    <w:rsid w:val="00754886"/>
    <w:rPr>
      <w:rFonts w:ascii="Times New Roman" w:eastAsia="Times New Roman" w:hAnsi="Times New Roman"/>
      <w:sz w:val="22"/>
      <w:lang w:val="en-GB" w:eastAsia="en-US"/>
    </w:rPr>
  </w:style>
  <w:style w:type="character" w:styleId="Sidetall">
    <w:name w:val="page number"/>
    <w:rsid w:val="00CF612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3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opicsTaxHTField0 xmlns="40fc9e63-1064-4cd6-a480-a64883f40321">
      <Terms xmlns="http://schemas.microsoft.com/office/infopath/2007/PartnerControls"/>
    </DocumentTopicsTaxHTField0>
    <StortingetDocumentDescr xmlns="40fc9e63-1064-4cd6-a480-a64883f40321"> Mal for tilbudsbrev etter forskriftens del 1</StortingetDocumentDescr>
    <DocumentOwnerTaxHTField0 xmlns="40fc9e63-1064-4cd6-a480-a64883f403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7394d26e-0fbd-4962-a9c6-069713d7b8c6</TermId>
        </TermInfo>
      </Terms>
    </DocumentOwnerTaxHTField0>
    <_dlc_DocId xmlns="026546a2-35ad-42de-b9be-16a5fa1064d6">EFKXZACYUKHH-434-86</_dlc_DocId>
    <StortingetSource xmlns="40fc9e63-1064-4cd6-a480-a64883f40321" xsi:nil="true"/>
    <_dlc_DocIdUrl xmlns="026546a2-35ad-42de-b9be-16a5fa1064d6">
      <Url>http://dokumentlager-adm.stortinget.no/avdelinger/forvaltningsavdelingen/seksjonforinnkjop/dokumenter/_layouts/DocIdRedir.aspx?ID=EFKXZACYUKHH-434-86</Url>
      <Description>EFKXZACYUKHH-434-86</Description>
    </_dlc_DocIdUrl>
    <TaxCatchAll xmlns="026546a2-35ad-42de-b9be-16a5fa1064d6">
      <Value>945</Value>
      <Value>170</Value>
    </TaxCatchAll>
    <b8c9621e22ef4a45b649f618ca610ce4 xmlns="026546a2-35ad-42de-b9be-16a5fa1064d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Tilbud</TermName>
          <TermId xmlns="http://schemas.microsoft.com/office/infopath/2007/PartnerControls">124ca2eb-81d8-409a-a5fd-27dc905e2cdb</TermId>
        </TermInfo>
      </Terms>
    </b8c9621e22ef4a45b649f618ca610ce4>
    <WebTemplateName xmlns="40fc9e63-1064-4cd6-a480-a64883f40321">WorkspaceForSection</WebTemplateName>
    <WebTemplateDisplayName xmlns="40fc9e63-1064-4cd6-a480-a64883f40321">Seksjonsportal</WebTemplateDisplayNam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435177B2180CB648A62F6F37FC51121C" ma:contentTypeVersion="33" ma:contentTypeDescription=" " ma:contentTypeScope="" ma:versionID="12707d8e37d1d144f41d7fdc7d0cea9d">
  <xsd:schema xmlns:xsd="http://www.w3.org/2001/XMLSchema" xmlns:xs="http://www.w3.org/2001/XMLSchema" xmlns:p="http://schemas.microsoft.com/office/2006/metadata/properties" xmlns:ns2="40fc9e63-1064-4cd6-a480-a64883f40321" xmlns:ns3="026546a2-35ad-42de-b9be-16a5fa1064d6" targetNamespace="http://schemas.microsoft.com/office/2006/metadata/properties" ma:root="true" ma:fieldsID="82c294bc0eb5b9be890ba81216f2069d" ns2:_="" ns3:_="">
    <xsd:import namespace="40fc9e63-1064-4cd6-a480-a64883f40321"/>
    <xsd:import namespace="026546a2-35ad-42de-b9be-16a5fa1064d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2:WebTemplateName" minOccurs="0"/>
                <xsd:element ref="ns2:WebTemplateDisplayName" minOccurs="0"/>
                <xsd:element ref="ns2:DocumentOwnerTaxHTField0" minOccurs="0"/>
                <xsd:element ref="ns2:DocumentTopicsTaxHTField0" minOccurs="0"/>
                <xsd:element ref="ns3:b8c9621e22ef4a45b649f618ca610ce4" minOccurs="0"/>
                <xsd:element ref="ns3:TaxCatchAll" minOccurs="0"/>
                <xsd:element ref="ns3:TaxCatchAllLabel" minOccurs="0"/>
                <xsd:element ref="ns2:StortingetSource" minOccurs="0"/>
                <xsd:element ref="ns2:StortingetDocumentDes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Source" ma:index="20" nillable="true" ma:displayName="Dokumentkilde" ma:internalName="StortingetSource" ma:readOnly="false">
      <xsd:simpleType>
        <xsd:restriction base="dms:Text">
          <xsd:maxLength value="255"/>
        </xsd:restriction>
      </xsd:simpleType>
    </xsd:element>
    <xsd:element name="StortingetDocumentDescr" ma:index="21" nillable="true" ma:displayName="Dokumentbeskrivelse" ma:internalName="StortingetDocumentDescr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964E0-B08C-4AD3-8F7C-8199F8CD0EC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3CF7A6C-37E3-4653-8854-55663EC7A5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B69E28-B39E-4EE1-827E-0A45FB382A0E}">
  <ds:schemaRefs>
    <ds:schemaRef ds:uri="026546a2-35ad-42de-b9be-16a5fa1064d6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40fc9e63-1064-4cd6-a480-a64883f40321"/>
  </ds:schemaRefs>
</ds:datastoreItem>
</file>

<file path=customXml/itemProps4.xml><?xml version="1.0" encoding="utf-8"?>
<ds:datastoreItem xmlns:ds="http://schemas.openxmlformats.org/officeDocument/2006/customXml" ds:itemID="{E9B22E0F-56D8-425E-9415-22124B6F6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fc9e63-1064-4cd6-a480-a64883f40321"/>
    <ds:schemaRef ds:uri="026546a2-35ad-42de-b9be-16a5fa106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7A838F-A26D-4A59-A395-1FAE84B7E63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D35E1A6-9967-456B-9120-D43A8DE68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3CA86C2D</Template>
  <TotalTime>7</TotalTime>
  <Pages>3</Pages>
  <Words>600</Words>
  <Characters>3183</Characters>
  <Application>Microsoft Office Word</Application>
  <DocSecurity>0</DocSecurity>
  <Lines>26</Lines>
  <Paragraphs>7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1 vedlegg 1 Mal for tilbudsbrev</vt:lpstr>
      <vt:lpstr>Del 1 vedlegg 1 Mal for tilbudsbrev</vt:lpstr>
    </vt:vector>
  </TitlesOfParts>
  <Company>Firstventura</Company>
  <LinksUpToDate>false</LinksUpToDate>
  <CharactersWithSpaces>3776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1 vedlegg 1 Mal for tilbudsbrev</dc:title>
  <dc:creator>Torstein Fjeldet Lunde</dc:creator>
  <cp:lastModifiedBy>Skoglund, Ole Jan</cp:lastModifiedBy>
  <cp:revision>3</cp:revision>
  <cp:lastPrinted>2019-11-05T13:22:00Z</cp:lastPrinted>
  <dcterms:created xsi:type="dcterms:W3CDTF">2019-11-14T09:13:00Z</dcterms:created>
  <dcterms:modified xsi:type="dcterms:W3CDTF">2019-11-15T07:21:00Z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2f334dde-6161-42d1-994f-baf6d62dcf17</vt:lpwstr>
  </property>
  <property fmtid="{D5CDD505-2E9C-101B-9397-08002B2CF9AE}" pid="3" name="ContentTypeId">
    <vt:lpwstr>0x010100ED1C208BF2FD459E82DFBE852B3DF3460007E4494E3A554B648B21F5BDCDC17AF400435177B2180CB648A62F6F37FC51121C</vt:lpwstr>
  </property>
  <property fmtid="{D5CDD505-2E9C-101B-9397-08002B2CF9AE}" pid="4" name="Document Owner">
    <vt:lpwstr>170;#Seksjon for innkjøp|7394d26e-0fbd-4962-a9c6-069713d7b8c6</vt:lpwstr>
  </property>
  <property fmtid="{D5CDD505-2E9C-101B-9397-08002B2CF9AE}" pid="5" name="Document Topics">
    <vt:lpwstr/>
  </property>
  <property fmtid="{D5CDD505-2E9C-101B-9397-08002B2CF9AE}" pid="6" name="Dokumentterm">
    <vt:lpwstr>945;#Tilbud|124ca2eb-81d8-409a-a5fd-27dc905e2cdb</vt:lpwstr>
  </property>
</Properties>
</file>